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104CC" w14:textId="77777777" w:rsidR="00952F7D" w:rsidRPr="003E25F0" w:rsidRDefault="00952F7D" w:rsidP="00D13090">
      <w:pPr>
        <w:pStyle w:val="GraphicAnchor"/>
        <w:ind w:left="850" w:right="850"/>
        <w:rPr>
          <w:rFonts w:cs="B Nazanin"/>
        </w:rPr>
      </w:pPr>
    </w:p>
    <w:p w14:paraId="0AC1C49A" w14:textId="77777777" w:rsidR="00DF198B" w:rsidRPr="003E25F0" w:rsidRDefault="00DF198B" w:rsidP="00D13090">
      <w:pPr>
        <w:ind w:left="850" w:right="850"/>
        <w:rPr>
          <w:rFonts w:cs="B Nazanin"/>
        </w:rPr>
      </w:pPr>
    </w:p>
    <w:p w14:paraId="46A00E27" w14:textId="77777777" w:rsidR="00DF198B" w:rsidRPr="003E25F0" w:rsidRDefault="00DF198B" w:rsidP="00D13090">
      <w:pPr>
        <w:pStyle w:val="GraphicAnchor"/>
        <w:ind w:left="850" w:right="850"/>
        <w:rPr>
          <w:rFonts w:cs="B Nazanin"/>
        </w:rPr>
      </w:pPr>
    </w:p>
    <w:p w14:paraId="054BCF94" w14:textId="77777777" w:rsidR="002D2200" w:rsidRPr="003E25F0" w:rsidRDefault="002D2200" w:rsidP="00D13090">
      <w:pPr>
        <w:ind w:left="850" w:right="850"/>
        <w:rPr>
          <w:rFonts w:cs="B Nazanin"/>
        </w:rPr>
      </w:pPr>
    </w:p>
    <w:p w14:paraId="48671956" w14:textId="77777777" w:rsidR="00E74B29" w:rsidRPr="003E25F0" w:rsidRDefault="00E74B29" w:rsidP="00D13090">
      <w:pPr>
        <w:pStyle w:val="GraphicAnchor"/>
        <w:ind w:left="850" w:right="850"/>
        <w:rPr>
          <w:rFonts w:cs="B Nazanin"/>
        </w:rPr>
      </w:pPr>
    </w:p>
    <w:p w14:paraId="63AB581E" w14:textId="77777777" w:rsidR="0048120C" w:rsidRPr="003E25F0" w:rsidRDefault="0048120C" w:rsidP="00D13090">
      <w:pPr>
        <w:ind w:left="850" w:right="850"/>
        <w:rPr>
          <w:rFonts w:cs="B Nazanin"/>
          <w:rtl/>
        </w:rPr>
      </w:pPr>
    </w:p>
    <w:p w14:paraId="3F605E99" w14:textId="77777777" w:rsidR="00A60101" w:rsidRPr="003E25F0" w:rsidRDefault="00EF67F9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  <w:r w:rsidRPr="003E25F0">
        <w:rPr>
          <w:rFonts w:cs="B Nazanin" w:hint="cs"/>
          <w:sz w:val="28"/>
          <w:szCs w:val="28"/>
          <w:rtl/>
        </w:rPr>
        <w:t>صورت مسئله</w:t>
      </w:r>
    </w:p>
    <w:p w14:paraId="6F19FC67" w14:textId="77777777" w:rsidR="00EF67F9" w:rsidRPr="003E25F0" w:rsidRDefault="00EF67F9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  <w:r w:rsidRPr="003E25F0">
        <w:rPr>
          <w:rFonts w:cs="B Nazanin" w:hint="cs"/>
          <w:sz w:val="28"/>
          <w:szCs w:val="28"/>
          <w:rtl/>
        </w:rPr>
        <w:t>مطلوبست:</w:t>
      </w:r>
    </w:p>
    <w:p w14:paraId="52F5000A" w14:textId="77777777" w:rsidR="00EF67F9" w:rsidRPr="003E25F0" w:rsidRDefault="00EF67F9" w:rsidP="00A7702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left="850" w:right="850"/>
        <w:jc w:val="both"/>
        <w:rPr>
          <w:rFonts w:cs="B Nazanin"/>
          <w:sz w:val="28"/>
          <w:szCs w:val="28"/>
        </w:rPr>
      </w:pPr>
      <w:r w:rsidRPr="003E25F0">
        <w:rPr>
          <w:rFonts w:cs="B Nazanin" w:hint="cs"/>
          <w:sz w:val="28"/>
          <w:szCs w:val="28"/>
          <w:rtl/>
        </w:rPr>
        <w:t>میزان ظرفیت باربری پی به روش هانسن در شرایطی که فاصله سطح آب زیرزمینی تا سطح زمین برابر (</w:t>
      </w:r>
      <m:oMath>
        <m:r>
          <w:rPr>
            <w:rFonts w:ascii="Cambria Math" w:hAnsi="Cambria Math" w:cs="B Nazanin"/>
            <w:sz w:val="28"/>
            <w:szCs w:val="28"/>
          </w:rPr>
          <m:t>x=5 m</m:t>
        </m:r>
      </m:oMath>
      <w:r w:rsidRPr="003E25F0">
        <w:rPr>
          <w:rFonts w:cs="B Nazanin" w:hint="cs"/>
          <w:sz w:val="28"/>
          <w:szCs w:val="28"/>
          <w:rtl/>
        </w:rPr>
        <w:t>) باشد محاسبه کنید؟</w:t>
      </w:r>
    </w:p>
    <w:p w14:paraId="1C0F6CF5" w14:textId="77777777" w:rsidR="00EF67F9" w:rsidRPr="003E25F0" w:rsidRDefault="00A77027" w:rsidP="00A77027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0"/>
        <w:jc w:val="both"/>
        <w:rPr>
          <w:rFonts w:cs="B Nazanin"/>
          <w:sz w:val="28"/>
          <w:szCs w:val="28"/>
        </w:rPr>
      </w:pPr>
      <w:r w:rsidRPr="003E25F0">
        <w:rPr>
          <w:rFonts w:cs="B Nazanin" w:hint="cs"/>
          <w:sz w:val="28"/>
          <w:szCs w:val="28"/>
          <w:rtl/>
        </w:rPr>
        <w:t>زاویه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اصطکاک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داخلی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و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چسبندگی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معادل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خاک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در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شرایط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آزمایش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سه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محوری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را</w:t>
      </w:r>
      <w:r w:rsidRPr="003E25F0">
        <w:rPr>
          <w:rFonts w:cs="B Nazanin"/>
          <w:sz w:val="28"/>
          <w:szCs w:val="28"/>
          <w:rtl/>
        </w:rPr>
        <w:t xml:space="preserve"> </w:t>
      </w:r>
      <w:r w:rsidRPr="003E25F0">
        <w:rPr>
          <w:rFonts w:cs="B Nazanin" w:hint="cs"/>
          <w:sz w:val="28"/>
          <w:szCs w:val="28"/>
          <w:rtl/>
        </w:rPr>
        <w:t>محاسبه</w:t>
      </w:r>
      <w:r w:rsidRPr="003E25F0">
        <w:rPr>
          <w:rFonts w:cs="B Nazanin"/>
          <w:sz w:val="28"/>
          <w:szCs w:val="28"/>
          <w:rtl/>
        </w:rPr>
        <w:t xml:space="preserve"> </w:t>
      </w:r>
      <w:r w:rsidR="00EF67F9" w:rsidRPr="003E25F0">
        <w:rPr>
          <w:rFonts w:cs="B Nazanin" w:hint="cs"/>
          <w:sz w:val="28"/>
          <w:szCs w:val="28"/>
          <w:rtl/>
        </w:rPr>
        <w:t>کنید؟</w:t>
      </w:r>
    </w:p>
    <w:p w14:paraId="16D3A702" w14:textId="77777777" w:rsidR="00EF67F9" w:rsidRPr="003E25F0" w:rsidRDefault="00EF67F9" w:rsidP="00D13090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50BAAD73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249CF7AF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34D6C56C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2E6099B3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4AF53D38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3D3A7B57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079A84F6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4DEB885D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5FDB3E10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78E8C353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149A4D5A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7E963575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638DB972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4F1032A4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3B738A75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5A936BEA" w14:textId="77777777" w:rsidR="00A77027" w:rsidRPr="003E25F0" w:rsidRDefault="00A77027" w:rsidP="00A77027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  <w:rtl/>
        </w:rPr>
      </w:pPr>
    </w:p>
    <w:p w14:paraId="649FDFCD" w14:textId="77777777" w:rsidR="00D5535D" w:rsidRPr="003E25F0" w:rsidRDefault="00D5535D" w:rsidP="00D13090">
      <w:pPr>
        <w:bidi/>
        <w:spacing w:line="360" w:lineRule="auto"/>
        <w:ind w:left="850" w:right="850"/>
        <w:jc w:val="both"/>
        <w:rPr>
          <w:rFonts w:cs="B Nazanin"/>
          <w:b/>
          <w:bCs/>
          <w:sz w:val="28"/>
          <w:szCs w:val="28"/>
          <w:rtl/>
        </w:rPr>
      </w:pP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lastRenderedPageBreak/>
        <w:t>خصوصیات کلی ساختمان مورد مطالعه طبق گزارش آزمایشگاه مکانیک خاک</w:t>
      </w:r>
    </w:p>
    <w:p w14:paraId="6459959C" w14:textId="77777777" w:rsidR="00B55901" w:rsidRPr="003E25F0" w:rsidRDefault="00B55901" w:rsidP="00D13090">
      <w:pPr>
        <w:bidi/>
        <w:spacing w:line="360" w:lineRule="auto"/>
        <w:ind w:left="850" w:right="850"/>
        <w:jc w:val="both"/>
        <w:rPr>
          <w:rFonts w:cs="B Nazanin"/>
          <w:sz w:val="28"/>
          <w:szCs w:val="28"/>
        </w:rPr>
      </w:pPr>
      <w:r w:rsidRPr="003E25F0">
        <w:rPr>
          <w:rFonts w:cs="B Nazanin"/>
          <w:noProof/>
        </w:rPr>
        <w:drawing>
          <wp:inline distT="0" distB="0" distL="0" distR="0" wp14:anchorId="7687C7A8" wp14:editId="52037C47">
            <wp:extent cx="5185586" cy="2397083"/>
            <wp:effectExtent l="152400" t="152400" r="358140" b="3657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12491" cy="24095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BCD6F37" w14:textId="77777777" w:rsidR="00B55901" w:rsidRPr="003E25F0" w:rsidRDefault="00B55901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7330803F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26B4E6FA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050DC27D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7BEAFBB1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00C69DAE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5E9BD0BC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1AA3A2CD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12A963FF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076DF918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  <w:rtl/>
        </w:rPr>
      </w:pPr>
    </w:p>
    <w:p w14:paraId="20F9BDD3" w14:textId="77777777" w:rsidR="00AD1C86" w:rsidRPr="003E25F0" w:rsidRDefault="00AD1C86" w:rsidP="00D13090">
      <w:pPr>
        <w:bidi/>
        <w:ind w:left="850" w:right="850"/>
        <w:rPr>
          <w:rFonts w:cs="B Nazanin"/>
          <w:sz w:val="28"/>
          <w:szCs w:val="28"/>
        </w:rPr>
      </w:pPr>
    </w:p>
    <w:p w14:paraId="27F412A8" w14:textId="77777777" w:rsidR="00B55901" w:rsidRPr="003E25F0" w:rsidRDefault="00B55901" w:rsidP="00D13090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597C8A0D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19C8F874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4DF04AEA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1676C582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6583BF2D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0A4A0EF9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562D0FF7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19CA68B3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  <w:rtl/>
        </w:rPr>
      </w:pPr>
    </w:p>
    <w:p w14:paraId="051F5912" w14:textId="77777777" w:rsidR="00A77027" w:rsidRPr="003E25F0" w:rsidRDefault="00A77027" w:rsidP="00A77027">
      <w:pPr>
        <w:bidi/>
        <w:ind w:left="850" w:right="850"/>
        <w:rPr>
          <w:rFonts w:cs="B Nazanin"/>
          <w:b/>
          <w:bCs/>
          <w:sz w:val="28"/>
          <w:szCs w:val="28"/>
        </w:rPr>
      </w:pPr>
    </w:p>
    <w:p w14:paraId="1EA8CA4D" w14:textId="77777777" w:rsidR="00AD1C86" w:rsidRPr="003E25F0" w:rsidRDefault="00AD1C86" w:rsidP="00D13090">
      <w:pPr>
        <w:bidi/>
        <w:ind w:left="850" w:right="850"/>
        <w:rPr>
          <w:rFonts w:cs="B Nazanin"/>
          <w:b/>
          <w:bCs/>
          <w:sz w:val="28"/>
          <w:szCs w:val="28"/>
        </w:rPr>
      </w:pP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lastRenderedPageBreak/>
        <w:t>پارامترهاي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ژئوتکنيکي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مورد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استفاده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درمحاسبات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ظرفيت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باربري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و</w:t>
      </w:r>
      <w:r w:rsidRPr="003E25F0">
        <w:rPr>
          <w:rFonts w:cs="B Nazanin"/>
          <w:b/>
          <w:bCs/>
          <w:sz w:val="28"/>
          <w:szCs w:val="28"/>
          <w:highlight w:val="yellow"/>
          <w:rtl/>
        </w:rPr>
        <w:t xml:space="preserve"> </w:t>
      </w: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نشست</w:t>
      </w:r>
    </w:p>
    <w:p w14:paraId="4C65BFBE" w14:textId="77777777" w:rsidR="007721E9" w:rsidRPr="003E25F0" w:rsidRDefault="007721E9" w:rsidP="00D13090">
      <w:pPr>
        <w:tabs>
          <w:tab w:val="left" w:pos="2138"/>
          <w:tab w:val="left" w:pos="4747"/>
        </w:tabs>
        <w:bidi/>
        <w:ind w:left="850" w:right="850"/>
        <w:rPr>
          <w:rFonts w:cs="B Nazanin"/>
          <w:sz w:val="28"/>
          <w:szCs w:val="28"/>
        </w:rPr>
      </w:pPr>
      <w:r w:rsidRPr="003E25F0">
        <w:rPr>
          <w:rFonts w:cs="B Nazanin"/>
          <w:sz w:val="28"/>
          <w:szCs w:val="28"/>
          <w:rtl/>
        </w:rPr>
        <w:tab/>
      </w:r>
      <w:r w:rsidRPr="003E25F0">
        <w:rPr>
          <w:rFonts w:cs="B Nazanin"/>
          <w:noProof/>
        </w:rPr>
        <w:drawing>
          <wp:inline distT="0" distB="0" distL="0" distR="0" wp14:anchorId="6AC3A08F" wp14:editId="6DF375F2">
            <wp:extent cx="5147064" cy="2354194"/>
            <wp:effectExtent l="152400" t="152400" r="358775" b="3702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77888" cy="236829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7679B8B5" w14:textId="77777777" w:rsidR="007721E9" w:rsidRPr="003E25F0" w:rsidRDefault="007721E9" w:rsidP="00D13090">
      <w:pPr>
        <w:bidi/>
        <w:ind w:left="850" w:right="850"/>
        <w:rPr>
          <w:rFonts w:cs="B Nazanin"/>
          <w:sz w:val="28"/>
          <w:szCs w:val="28"/>
        </w:rPr>
      </w:pPr>
    </w:p>
    <w:p w14:paraId="36AFEC0B" w14:textId="77777777" w:rsidR="007721E9" w:rsidRPr="003E25F0" w:rsidRDefault="007721E9" w:rsidP="00D13090">
      <w:pPr>
        <w:bidi/>
        <w:ind w:left="850" w:right="850"/>
        <w:rPr>
          <w:rFonts w:cs="B Nazanin"/>
          <w:sz w:val="28"/>
          <w:szCs w:val="28"/>
        </w:rPr>
      </w:pPr>
    </w:p>
    <w:p w14:paraId="15FF383E" w14:textId="77777777" w:rsidR="00D5535D" w:rsidRPr="003E25F0" w:rsidRDefault="00DC13E1" w:rsidP="00D13090">
      <w:pPr>
        <w:bidi/>
        <w:spacing w:line="360" w:lineRule="auto"/>
        <w:ind w:left="850" w:right="850" w:firstLine="720"/>
        <w:jc w:val="both"/>
        <w:rPr>
          <w:rFonts w:cs="B Nazanin"/>
          <w:b/>
          <w:bCs/>
          <w:sz w:val="28"/>
          <w:szCs w:val="28"/>
          <w:rtl/>
        </w:rPr>
      </w:pPr>
      <w:r w:rsidRPr="003E25F0">
        <w:rPr>
          <w:rFonts w:cs="B Nazanin" w:hint="cs"/>
          <w:b/>
          <w:bCs/>
          <w:sz w:val="28"/>
          <w:szCs w:val="28"/>
          <w:highlight w:val="yellow"/>
          <w:rtl/>
        </w:rPr>
        <w:t>روابط هانسن</w:t>
      </w:r>
    </w:p>
    <w:p w14:paraId="7B1D589E" w14:textId="77777777" w:rsidR="00DC13E1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left="850" w:right="850" w:hanging="24"/>
        <w:jc w:val="both"/>
        <w:rPr>
          <w:rFonts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=0.5γB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i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g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+</m:t>
          </m:r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i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g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+C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i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g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b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</m:oMath>
      </m:oMathPara>
    </w:p>
    <w:p w14:paraId="2FDDAB26" w14:textId="77777777" w:rsidR="00D13090" w:rsidRPr="003E25F0" w:rsidRDefault="00D13090" w:rsidP="00D13090">
      <w:pPr>
        <w:bidi/>
        <w:spacing w:line="360" w:lineRule="auto"/>
        <w:ind w:right="850"/>
        <w:rPr>
          <w:rFonts w:cs="B Nazanin"/>
          <w:sz w:val="28"/>
          <w:szCs w:val="28"/>
          <w:rtl/>
          <w:lang w:bidi="fa-IR"/>
        </w:rPr>
      </w:pPr>
    </w:p>
    <w:p w14:paraId="65FB8D1F" w14:textId="77777777" w:rsidR="00D13090" w:rsidRPr="003E25F0" w:rsidRDefault="00DB2EBD" w:rsidP="00DB2EBD">
      <w:pPr>
        <w:bidi/>
        <w:ind w:firstLine="720"/>
        <w:rPr>
          <w:rFonts w:cs="B Nazanin"/>
          <w:sz w:val="28"/>
          <w:szCs w:val="28"/>
          <w:rtl/>
          <w:lang w:bidi="fa-IR"/>
        </w:rPr>
      </w:pPr>
      <w:r w:rsidRPr="003E25F0">
        <w:rPr>
          <w:rFonts w:cs="B Nazanin" w:hint="cs"/>
          <w:sz w:val="28"/>
          <w:szCs w:val="28"/>
          <w:rtl/>
          <w:lang w:bidi="fa-IR"/>
        </w:rPr>
        <w:t>پارامترهای محاسبه ظرفیت باربری پی:</w:t>
      </w:r>
    </w:p>
    <w:p w14:paraId="7E61C090" w14:textId="77777777" w:rsidR="00DB2EBD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>(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π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4</m:t>
              </m:r>
            </m:den>
          </m:f>
          <m:r>
            <w:rPr>
              <w:rFonts w:ascii="Cambria Math" w:hAnsi="Cambria Math" w:cs="B Nazanin"/>
              <w:lang w:bidi="fa-IR"/>
            </w:rPr>
            <m:t>+</m:t>
          </m:r>
          <m:f>
            <m:f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hAnsi="Cambria Math" w:cs="B Nazanin"/>
                  <w:lang w:bidi="fa-IR"/>
                </w:rPr>
                <m:t>∅</m:t>
              </m:r>
            </m:num>
            <m:den>
              <m:r>
                <w:rPr>
                  <w:rFonts w:ascii="Cambria Math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hAnsi="Cambria Math" w:cs="B Nazanin"/>
              <w:lang w:bidi="fa-IR"/>
            </w:rPr>
            <m:t>)</m:t>
          </m:r>
        </m:oMath>
      </m:oMathPara>
    </w:p>
    <w:p w14:paraId="07256082" w14:textId="77777777" w:rsidR="00DB2EBD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=(</m:t>
          </m:r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-1)cotg∅</m:t>
          </m:r>
        </m:oMath>
      </m:oMathPara>
    </w:p>
    <w:p w14:paraId="3FF40902" w14:textId="77777777" w:rsidR="00DB2EBD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=1.5(</m:t>
          </m:r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-1)tan∅</m:t>
          </m:r>
        </m:oMath>
      </m:oMathPara>
    </w:p>
    <w:p w14:paraId="100A6AE5" w14:textId="77777777" w:rsidR="00DB2EBD" w:rsidRPr="003E25F0" w:rsidRDefault="00DB2EBD" w:rsidP="00DB2EBD">
      <w:pPr>
        <w:bidi/>
        <w:spacing w:line="360" w:lineRule="auto"/>
        <w:ind w:right="851" w:firstLine="720"/>
        <w:rPr>
          <w:rFonts w:eastAsiaTheme="minorEastAsia" w:cs="B Nazanin"/>
          <w:sz w:val="28"/>
          <w:szCs w:val="28"/>
          <w:lang w:bidi="fa-IR"/>
        </w:rPr>
      </w:pPr>
    </w:p>
    <w:p w14:paraId="7AB38C82" w14:textId="77777777" w:rsidR="00DB2EBD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</m:oMath>
      </m:oMathPara>
    </w:p>
    <w:p w14:paraId="552255B4" w14:textId="77777777" w:rsidR="000E0849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</m:t>
          </m:r>
        </m:oMath>
      </m:oMathPara>
    </w:p>
    <w:p w14:paraId="213ECB9C" w14:textId="77777777" w:rsidR="000E0849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</m:oMath>
      </m:oMathPara>
    </w:p>
    <w:p w14:paraId="0115E4C3" w14:textId="77777777" w:rsidR="000E0849" w:rsidRPr="003E25F0" w:rsidRDefault="000E0849" w:rsidP="000E0849">
      <w:pPr>
        <w:bidi/>
        <w:spacing w:line="360" w:lineRule="auto"/>
        <w:ind w:right="851" w:firstLine="720"/>
        <w:rPr>
          <w:rFonts w:eastAsiaTheme="minorEastAsia" w:cs="B Nazanin"/>
          <w:sz w:val="28"/>
          <w:szCs w:val="28"/>
          <w:lang w:bidi="fa-IR"/>
        </w:rPr>
      </w:pPr>
    </w:p>
    <w:p w14:paraId="3FF5AC16" w14:textId="77777777" w:rsidR="0015030A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</m:oMath>
      </m:oMathPara>
    </w:p>
    <w:p w14:paraId="4ED79804" w14:textId="77777777" w:rsidR="0015030A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-1</m:t>
              </m:r>
            </m:sup>
          </m:sSup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D&gt;B</m:t>
              </m:r>
            </m:e>
          </m:d>
        </m:oMath>
      </m:oMathPara>
    </w:p>
    <w:p w14:paraId="3FEFB675" w14:textId="77777777" w:rsidR="00563754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 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</m:oMath>
      </m:oMathPara>
    </w:p>
    <w:p w14:paraId="6A377AA5" w14:textId="77777777" w:rsidR="00563754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-1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     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D&gt;B</m:t>
              </m:r>
            </m:e>
          </m:d>
        </m:oMath>
      </m:oMathPara>
    </w:p>
    <w:p w14:paraId="6D690B78" w14:textId="77777777" w:rsidR="009E3810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71E9DA46" w14:textId="77777777" w:rsidR="00563754" w:rsidRPr="003E25F0" w:rsidRDefault="00563754" w:rsidP="00563754">
      <w:pPr>
        <w:bidi/>
        <w:spacing w:line="360" w:lineRule="auto"/>
        <w:ind w:right="851" w:firstLine="720"/>
        <w:rPr>
          <w:rFonts w:eastAsiaTheme="minorEastAsia" w:cs="B Nazanin"/>
          <w:sz w:val="28"/>
          <w:szCs w:val="28"/>
          <w:lang w:bidi="fa-IR"/>
        </w:rPr>
      </w:pPr>
    </w:p>
    <w:p w14:paraId="3367ADFC" w14:textId="77777777" w:rsidR="009E3810" w:rsidRPr="003E25F0" w:rsidRDefault="005B22FC" w:rsidP="00A77027">
      <w:pPr>
        <w:bidi/>
        <w:spacing w:line="360" w:lineRule="auto"/>
        <w:ind w:left="1080" w:right="851"/>
        <w:jc w:val="center"/>
        <w:rPr>
          <w:rFonts w:eastAsiaTheme="minorEastAsia" w:cs="B Nazanin"/>
          <w:sz w:val="28"/>
          <w:szCs w:val="28"/>
          <w:u w:val="single"/>
          <w:lang w:bidi="fa-IR"/>
        </w:rPr>
      </w:pPr>
      <w:r w:rsidRPr="003E25F0">
        <w:rPr>
          <w:rFonts w:eastAsiaTheme="minorEastAsia" w:cs="B Nazanin" w:hint="cs"/>
          <w:sz w:val="28"/>
          <w:szCs w:val="28"/>
          <w:u w:val="single"/>
          <w:rtl/>
          <w:lang w:bidi="fa-IR"/>
        </w:rPr>
        <w:t>با توجه به اینکه در این پروژه شیب بار، شیب زمین و شیب پی نخواهیم داشت بنابراین محاسبات مربوط سه پارامتر فوق برای محاسبه ظرفیت باربری پی کافی خواهد بود.</w:t>
      </w:r>
    </w:p>
    <w:p w14:paraId="2B8A6E72" w14:textId="77777777" w:rsidR="005B22FC" w:rsidRPr="003E25F0" w:rsidRDefault="005B22FC" w:rsidP="005B22FC">
      <w:pPr>
        <w:bidi/>
        <w:spacing w:line="360" w:lineRule="auto"/>
        <w:ind w:right="851"/>
        <w:rPr>
          <w:rFonts w:eastAsiaTheme="minorEastAsia" w:cs="B Nazanin"/>
          <w:sz w:val="28"/>
          <w:szCs w:val="28"/>
          <w:lang w:bidi="fa-IR"/>
        </w:rPr>
      </w:pPr>
    </w:p>
    <w:p w14:paraId="78BBD358" w14:textId="77777777" w:rsidR="0015030A" w:rsidRPr="003E25F0" w:rsidRDefault="00FC0663" w:rsidP="0015030A">
      <w:pPr>
        <w:bidi/>
        <w:spacing w:line="360" w:lineRule="auto"/>
        <w:ind w:right="851" w:firstLine="720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اثر سطح سفره آب زیرزمینی</w:t>
      </w:r>
    </w:p>
    <w:p w14:paraId="58A7BF31" w14:textId="77777777" w:rsidR="0085032F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left="850" w:right="850" w:hanging="24"/>
        <w:jc w:val="both"/>
        <w:rPr>
          <w:rFonts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=0.5γB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W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hAnsi="Cambria Math" w:cs="B Nazanin"/>
              <w:lang w:bidi="fa-IR"/>
            </w:rPr>
            <m:t>+</m:t>
          </m:r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W+C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</m:oMath>
      </m:oMathPara>
    </w:p>
    <w:p w14:paraId="365EAE1E" w14:textId="77777777" w:rsidR="00FC0663" w:rsidRPr="003E25F0" w:rsidRDefault="0085032F" w:rsidP="0085032F">
      <w:pPr>
        <w:bidi/>
        <w:spacing w:line="360" w:lineRule="auto"/>
        <w:ind w:left="685" w:right="851" w:firstLine="35"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sz w:val="28"/>
          <w:szCs w:val="28"/>
          <w:rtl/>
          <w:lang w:bidi="fa-IR"/>
        </w:rPr>
        <w:t>با اثر دادن سطح سفره آب زیرزمینی وزن مخصوص موثر را بصورت زیر محاسبه نموده و در رابطه هنسن قرار خواهیم داد:</w:t>
      </w:r>
    </w:p>
    <w:p w14:paraId="694A7D47" w14:textId="77777777" w:rsidR="0085032F" w:rsidRPr="003E25F0" w:rsidRDefault="00000000" w:rsidP="00A7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e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2H-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w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w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lang w:bidi="fa-IR"/>
            </w:rPr>
            <m:t>γ+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γ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(H-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w</m:t>
                  </m:r>
                </m:sub>
              </m:sSub>
              <m:r>
                <w:rPr>
                  <w:rFonts w:ascii="Cambria Math" w:eastAsiaTheme="minorEastAsia" w:hAnsi="Cambria Math" w:cs="B Nazanin"/>
                  <w:lang w:bidi="fa-IR"/>
                </w:rPr>
                <m:t>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69B4F876" w14:textId="77777777" w:rsidR="00A77027" w:rsidRPr="003E25F0" w:rsidRDefault="00A77027" w:rsidP="00A53EEE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5EACC7BE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2577AE0D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7B5CDD05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349800C7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4662A4CA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5158B2B2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52CC4449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01647466" w14:textId="77777777" w:rsidR="00A77027" w:rsidRPr="003E25F0" w:rsidRDefault="00A77027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lang w:bidi="fa-IR"/>
        </w:rPr>
      </w:pPr>
    </w:p>
    <w:p w14:paraId="05D2124C" w14:textId="77777777" w:rsidR="00071458" w:rsidRPr="003E25F0" w:rsidRDefault="00071458" w:rsidP="00071458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lang w:bidi="fa-IR"/>
        </w:rPr>
      </w:pPr>
    </w:p>
    <w:p w14:paraId="6714ABA6" w14:textId="77777777" w:rsidR="00071458" w:rsidRPr="003E25F0" w:rsidRDefault="00071458" w:rsidP="00071458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lang w:bidi="fa-IR"/>
        </w:rPr>
      </w:pPr>
    </w:p>
    <w:p w14:paraId="1F09F3EE" w14:textId="77777777" w:rsidR="00071458" w:rsidRPr="003E25F0" w:rsidRDefault="00071458" w:rsidP="00071458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</w:p>
    <w:p w14:paraId="5BDFA5E9" w14:textId="77777777" w:rsidR="00A53EEE" w:rsidRPr="003E25F0" w:rsidRDefault="005B04DA" w:rsidP="00A77027">
      <w:pPr>
        <w:bidi/>
        <w:spacing w:line="360" w:lineRule="auto"/>
        <w:ind w:left="685" w:right="851" w:firstLine="35"/>
        <w:jc w:val="both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lastRenderedPageBreak/>
        <w:t>مشخصات پی</w:t>
      </w:r>
      <w:r w:rsidRPr="003E25F0">
        <w:rPr>
          <w:rFonts w:eastAsiaTheme="minorEastAsia" w:cs="B Nazanin"/>
          <w:b/>
          <w:bCs/>
          <w:sz w:val="28"/>
          <w:szCs w:val="28"/>
          <w:rtl/>
          <w:lang w:bidi="fa-IR"/>
        </w:rPr>
        <w:softHyphen/>
      </w:r>
      <w:r w:rsidRPr="003E25F0">
        <w:rPr>
          <w:rFonts w:eastAsiaTheme="minorEastAsia" w:cs="B Nazanin" w:hint="cs"/>
          <w:b/>
          <w:bCs/>
          <w:sz w:val="28"/>
          <w:szCs w:val="28"/>
          <w:rtl/>
          <w:lang w:bidi="fa-IR"/>
        </w:rPr>
        <w:t>ها</w:t>
      </w:r>
    </w:p>
    <w:p w14:paraId="2DECBB2E" w14:textId="77777777" w:rsidR="005B04DA" w:rsidRPr="003E25F0" w:rsidRDefault="005B04DA" w:rsidP="005B04DA">
      <w:pPr>
        <w:bidi/>
        <w:spacing w:line="360" w:lineRule="auto"/>
        <w:ind w:left="685" w:right="851" w:firstLine="35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cs="B Nazanin"/>
          <w:noProof/>
        </w:rPr>
        <w:drawing>
          <wp:inline distT="0" distB="0" distL="0" distR="0" wp14:anchorId="3000C99D" wp14:editId="294359E3">
            <wp:extent cx="4737786" cy="3808397"/>
            <wp:effectExtent l="152400" t="152400" r="367665" b="3638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44328" cy="38136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DD59DE3" w14:textId="77777777" w:rsidR="00FC0663" w:rsidRPr="003E25F0" w:rsidRDefault="005B04DA" w:rsidP="005B04DA">
      <w:pPr>
        <w:tabs>
          <w:tab w:val="left" w:pos="4616"/>
        </w:tabs>
        <w:bidi/>
        <w:spacing w:line="360" w:lineRule="auto"/>
        <w:ind w:right="851" w:firstLine="720"/>
        <w:jc w:val="center"/>
        <w:rPr>
          <w:rFonts w:eastAsiaTheme="minorEastAsia" w:cs="B Nazanin"/>
          <w:sz w:val="28"/>
          <w:szCs w:val="28"/>
          <w:lang w:bidi="fa-IR"/>
        </w:rPr>
      </w:pPr>
      <w:r w:rsidRPr="003E25F0">
        <w:rPr>
          <w:rFonts w:cs="B Nazanin"/>
          <w:noProof/>
        </w:rPr>
        <w:drawing>
          <wp:inline distT="0" distB="0" distL="0" distR="0" wp14:anchorId="17DC28BE" wp14:editId="7413BB3D">
            <wp:extent cx="4843923" cy="1724402"/>
            <wp:effectExtent l="152400" t="152400" r="356870" b="37147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76217" cy="173589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71706ED" w14:textId="77777777" w:rsidR="0015030A" w:rsidRPr="003E25F0" w:rsidRDefault="0015030A" w:rsidP="0015030A">
      <w:pPr>
        <w:bidi/>
        <w:spacing w:line="360" w:lineRule="auto"/>
        <w:ind w:right="851" w:firstLine="720"/>
        <w:rPr>
          <w:rFonts w:eastAsiaTheme="minorEastAsia" w:cs="B Nazanin"/>
          <w:sz w:val="28"/>
          <w:szCs w:val="28"/>
          <w:rtl/>
          <w:lang w:bidi="fa-IR"/>
        </w:rPr>
      </w:pPr>
    </w:p>
    <w:p w14:paraId="09717683" w14:textId="77777777" w:rsidR="005B04DA" w:rsidRPr="003E25F0" w:rsidRDefault="00DD74D0" w:rsidP="00071458">
      <w:pPr>
        <w:bidi/>
        <w:spacing w:line="360" w:lineRule="auto"/>
        <w:ind w:right="851" w:firstLine="720"/>
        <w:rPr>
          <w:rFonts w:eastAsiaTheme="minorEastAsia" w:cs="B Nazanin"/>
          <w:b/>
          <w:bCs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 xml:space="preserve">رابطه تقریبی برای </w:t>
      </w:r>
      <w:r w:rsidR="00071458"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ارتفاع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 xml:space="preserve"> پی</w:t>
      </w:r>
    </w:p>
    <w:p w14:paraId="60DC2CD8" w14:textId="77777777" w:rsidR="00DD74D0" w:rsidRPr="003E25F0" w:rsidRDefault="00505A76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i/>
          <w:lang w:bidi="fa-IR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 xml:space="preserve">پی ارتفاع </m:t>
          </m:r>
          <m:r>
            <w:rPr>
              <w:rFonts w:ascii="Cambria Math" w:eastAsiaTheme="minorEastAsia" w:hAnsi="Cambria Math" w:cs="B Nazanin"/>
              <w:lang w:bidi="fa-IR"/>
            </w:rPr>
            <m:t>D=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Story number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 w:hint="cs"/>
                  <w:rtl/>
                  <w:lang w:bidi="fa-IR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×10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+20 cm    ≥50 cm</m:t>
          </m:r>
        </m:oMath>
      </m:oMathPara>
    </w:p>
    <w:p w14:paraId="79B14F94" w14:textId="77777777" w:rsidR="00505A76" w:rsidRPr="003E25F0" w:rsidRDefault="00505A76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spacing w:line="360" w:lineRule="auto"/>
        <w:ind w:right="851" w:firstLine="720"/>
        <w:rPr>
          <w:rFonts w:eastAsiaTheme="minorEastAsia" w:cs="B Nazanin"/>
          <w:i/>
          <w:lang w:bidi="fa-IR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eastAsiaTheme="minorEastAsia" w:hAnsi="Cambria Math" w:cs="B Nazanin" w:hint="cs"/>
              <w:rtl/>
              <w:lang w:bidi="fa-IR"/>
            </w:rPr>
            <m:t xml:space="preserve">پی ارتفاع </m:t>
          </m:r>
          <m:r>
            <w:rPr>
              <w:rFonts w:ascii="Cambria Math" w:eastAsiaTheme="minorEastAsia" w:hAnsi="Cambria Math" w:cs="B Nazanin"/>
              <w:lang w:bidi="fa-IR"/>
            </w:rPr>
            <m:t>D=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 w:cs="B Nazanin"/>
                  <w:lang w:bidi="fa-IR"/>
                </w:rPr>
                <m:t>9×10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+20=110 cm    ≥50 cm       .ok</m:t>
          </m:r>
        </m:oMath>
      </m:oMathPara>
    </w:p>
    <w:p w14:paraId="2246DD4C" w14:textId="77777777" w:rsidR="00071458" w:rsidRPr="003E25F0" w:rsidRDefault="00071458" w:rsidP="00071458">
      <w:pPr>
        <w:bidi/>
        <w:spacing w:line="360" w:lineRule="auto"/>
        <w:ind w:right="851" w:firstLine="720"/>
        <w:rPr>
          <w:rFonts w:eastAsiaTheme="minorEastAsia" w:cs="B Nazanin"/>
          <w:i/>
          <w:sz w:val="28"/>
          <w:szCs w:val="28"/>
          <w:lang w:bidi="fa-IR"/>
        </w:rPr>
      </w:pPr>
    </w:p>
    <w:p w14:paraId="13A48241" w14:textId="77777777" w:rsidR="00DB7EB9" w:rsidRPr="003E25F0" w:rsidRDefault="00DB7EB9" w:rsidP="00DB7EB9">
      <w:pPr>
        <w:pStyle w:val="ListParagraph"/>
        <w:numPr>
          <w:ilvl w:val="0"/>
          <w:numId w:val="4"/>
        </w:numPr>
        <w:bidi/>
        <w:spacing w:line="360" w:lineRule="auto"/>
        <w:ind w:right="851"/>
        <w:jc w:val="both"/>
        <w:rPr>
          <w:rFonts w:cs="B Nazanin"/>
          <w:b/>
          <w:bCs/>
          <w:sz w:val="28"/>
          <w:szCs w:val="28"/>
          <w:highlight w:val="yellow"/>
          <w:rtl/>
          <w:lang w:bidi="fa-IR"/>
        </w:rPr>
      </w:pPr>
      <w:r w:rsidRPr="003E25F0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lastRenderedPageBreak/>
        <w:t>پی</w:t>
      </w:r>
      <w:r w:rsidRPr="003E25F0">
        <w:rPr>
          <w:rFonts w:cs="B Nazanin"/>
          <w:b/>
          <w:bCs/>
          <w:sz w:val="28"/>
          <w:szCs w:val="28"/>
          <w:highlight w:val="yellow"/>
          <w:rtl/>
          <w:lang w:bidi="fa-IR"/>
        </w:rPr>
        <w:softHyphen/>
      </w:r>
      <w:r w:rsidRPr="003E25F0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های نواری</w:t>
      </w:r>
    </w:p>
    <w:p w14:paraId="2925C2B1" w14:textId="77777777" w:rsidR="00094CE4" w:rsidRPr="003E25F0" w:rsidRDefault="00094CE4" w:rsidP="00071458">
      <w:pPr>
        <w:bidi/>
        <w:spacing w:line="360" w:lineRule="auto"/>
        <w:ind w:right="851" w:firstLine="720"/>
        <w:jc w:val="center"/>
        <w:rPr>
          <w:rFonts w:cs="B Nazanin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B=1 m</m:t>
        </m:r>
      </m:oMath>
      <w:r w:rsidRPr="003E25F0">
        <w:rPr>
          <w:rFonts w:eastAsiaTheme="minorEastAsia" w:cs="B Nazanin" w:hint="cs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28AADA4B" w14:textId="77777777" w:rsidR="00143260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e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2H-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w</m:t>
                  </m:r>
                </m:sub>
              </m:sSub>
            </m:e>
          </m:d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w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lang w:bidi="fa-IR"/>
            </w:rPr>
            <m:t>γ+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γ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'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H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(H-</m:t>
              </m:r>
              <m:sSub>
                <m:sSub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d</m:t>
                  </m:r>
                </m:e>
                <m:sub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w</m:t>
                  </m:r>
                </m:sub>
              </m:sSub>
              <m:r>
                <w:rPr>
                  <w:rFonts w:ascii="Cambria Math" w:eastAsiaTheme="minorEastAsia" w:hAnsi="Cambria Math" w:cs="B Nazanin"/>
                  <w:lang w:bidi="fa-IR"/>
                </w:rPr>
                <m:t>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</m:oMath>
      </m:oMathPara>
    </w:p>
    <w:p w14:paraId="3D85287E" w14:textId="77777777" w:rsidR="00143260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'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sat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-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water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 xml:space="preserve">=18-9.81=8.19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386F3AEC" w14:textId="77777777" w:rsidR="003F6957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e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2×6-5</m:t>
              </m:r>
            </m:e>
          </m:d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4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 w:cs="B Nazanin"/>
              <w:lang w:bidi="fa-IR"/>
            </w:rPr>
            <m:t>γ+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8.19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(6-5)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=23.36 </m:t>
          </m:r>
          <m:f>
            <m:fPr>
              <m:type m:val="skw"/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kg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B Nazanin"/>
                      <w:i/>
                      <w:lang w:bidi="fa-IR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 w:cs="B Nazanin"/>
                      <w:lang w:bidi="fa-IR"/>
                    </w:rPr>
                    <m:t>2</m:t>
                  </m:r>
                </m:sup>
              </m:sSup>
            </m:den>
          </m:f>
        </m:oMath>
      </m:oMathPara>
    </w:p>
    <w:p w14:paraId="1E343EB6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555690D3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74FEDE25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709D1611" w14:textId="77777777" w:rsidR="004F5BE2" w:rsidRPr="003E25F0" w:rsidRDefault="004F5BE2" w:rsidP="004F5BE2">
      <w:pP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</w:p>
    <w:p w14:paraId="55648847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=1.43</m:t>
          </m:r>
        </m:oMath>
      </m:oMathPara>
    </w:p>
    <w:p w14:paraId="0CCD009C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tan20=1.36</m:t>
          </m:r>
        </m:oMath>
      </m:oMathPara>
    </w:p>
    <w:p w14:paraId="2F9D1AF8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=0.6</m:t>
          </m:r>
        </m:oMath>
      </m:oMathPara>
    </w:p>
    <w:p w14:paraId="39205BB5" w14:textId="77777777" w:rsidR="004F5BE2" w:rsidRPr="003E25F0" w:rsidRDefault="004F5BE2" w:rsidP="004F5BE2">
      <w:pP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</w:p>
    <w:p w14:paraId="296B10C3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D&gt;B</m:t>
              </m:r>
            </m:e>
          </m:d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 xml:space="preserve"> 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-1</m:t>
              </m:r>
            </m:sup>
          </m:sSup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-1</m:t>
              </m:r>
            </m:sup>
          </m:sSup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=1.33     </m:t>
          </m:r>
        </m:oMath>
      </m:oMathPara>
    </w:p>
    <w:p w14:paraId="0B6ED2CC" w14:textId="77777777" w:rsidR="004F5BE2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D&gt;B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-1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-1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=1.26     </m:t>
          </m:r>
        </m:oMath>
      </m:oMathPara>
    </w:p>
    <w:p w14:paraId="35999A4D" w14:textId="77777777" w:rsidR="00143260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60C14CAB" w14:textId="77777777" w:rsidR="00094CE4" w:rsidRPr="003E25F0" w:rsidRDefault="00094CE4" w:rsidP="00094CE4">
      <w:pPr>
        <w:bidi/>
        <w:rPr>
          <w:rFonts w:cs="B Nazanin"/>
          <w:rtl/>
          <w:lang w:bidi="fa-IR"/>
        </w:rPr>
      </w:pPr>
    </w:p>
    <w:p w14:paraId="72A72E02" w14:textId="77777777" w:rsidR="009B0001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=0.5×23.36×1×2.9×0.6×1+10000×6.4×1.36×1.26+1500×14.8×1.43×1.33=151913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129D0687" w14:textId="77777777" w:rsidR="00A06D10" w:rsidRPr="003E25F0" w:rsidRDefault="00000000" w:rsidP="00071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≅15.2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=1.43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2D103000" w14:textId="77777777" w:rsidR="00A06D10" w:rsidRPr="003E25F0" w:rsidRDefault="00A06D10" w:rsidP="00A06D10">
      <w:pPr>
        <w:rPr>
          <w:rFonts w:cs="B Nazanin"/>
          <w:rtl/>
          <w:lang w:bidi="fa-IR"/>
        </w:rPr>
      </w:pPr>
    </w:p>
    <w:p w14:paraId="610E4A5D" w14:textId="77777777" w:rsidR="00545A13" w:rsidRPr="003E25F0" w:rsidRDefault="00545A13" w:rsidP="00545A13">
      <w:pPr>
        <w:tabs>
          <w:tab w:val="left" w:pos="2926"/>
        </w:tabs>
        <w:bidi/>
        <w:spacing w:line="360" w:lineRule="auto"/>
        <w:ind w:left="567" w:right="426"/>
        <w:jc w:val="center"/>
        <w:rPr>
          <w:rFonts w:eastAsiaTheme="minorEastAsia" w:cs="B Nazanin"/>
          <w:sz w:val="28"/>
          <w:szCs w:val="28"/>
          <w:lang w:bidi="fa-IR"/>
        </w:rPr>
      </w:pPr>
    </w:p>
    <w:p w14:paraId="7C47ADDE" w14:textId="77777777" w:rsidR="00A06D10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bidi/>
        <w:spacing w:line="360" w:lineRule="auto"/>
        <w:ind w:left="567" w:right="426"/>
        <w:jc w:val="both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=1.5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=0.5×23.36×1×2.9×0.6×1+15000×6.4×1.36×1.26+1500×14.8×1.43×1.33=206748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64E626EA" w14:textId="77777777" w:rsidR="00A06D10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≅20.67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=1.43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6C6FD637" w14:textId="77777777" w:rsidR="0087623F" w:rsidRPr="003E25F0" w:rsidRDefault="0087623F" w:rsidP="00A06D10">
      <w:pPr>
        <w:tabs>
          <w:tab w:val="left" w:pos="6643"/>
        </w:tabs>
        <w:ind w:left="567"/>
        <w:jc w:val="center"/>
        <w:rPr>
          <w:rFonts w:eastAsiaTheme="minorEastAsia" w:cs="B Nazanin"/>
          <w:lang w:bidi="fa-IR"/>
        </w:rPr>
      </w:pPr>
    </w:p>
    <w:p w14:paraId="1979FBD0" w14:textId="77777777" w:rsidR="00FB2DEE" w:rsidRPr="003E25F0" w:rsidRDefault="00FB2DEE" w:rsidP="00A06D10">
      <w:pPr>
        <w:jc w:val="center"/>
        <w:rPr>
          <w:rFonts w:cs="B Nazanin"/>
          <w:rtl/>
          <w:lang w:bidi="fa-IR"/>
        </w:rPr>
      </w:pPr>
    </w:p>
    <w:p w14:paraId="77BE098A" w14:textId="77777777" w:rsidR="00FB2DEE" w:rsidRPr="003E25F0" w:rsidRDefault="00FB2DEE" w:rsidP="00071458">
      <w:pPr>
        <w:bidi/>
        <w:spacing w:line="360" w:lineRule="auto"/>
        <w:ind w:right="851" w:firstLine="720"/>
        <w:jc w:val="center"/>
        <w:rPr>
          <w:rFonts w:cs="B Nazanin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B=1.4 m</m:t>
        </m:r>
      </m:oMath>
      <w:r w:rsidRPr="003E25F0">
        <w:rPr>
          <w:rFonts w:eastAsiaTheme="minorEastAsia" w:cs="B Nazanin" w:hint="cs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5080EF10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7D60236F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6C3C455E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5F3E24A7" w14:textId="77777777" w:rsidR="00FB2DEE" w:rsidRPr="003E25F0" w:rsidRDefault="00FB2DEE" w:rsidP="00FB2DEE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6E10FE18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=1.6</m:t>
          </m:r>
        </m:oMath>
      </m:oMathPara>
    </w:p>
    <w:p w14:paraId="1CF0E059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tan20=1.5</m:t>
          </m:r>
        </m:oMath>
      </m:oMathPara>
    </w:p>
    <w:p w14:paraId="5FDB7319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=0.44</m:t>
          </m:r>
        </m:oMath>
      </m:oMathPara>
    </w:p>
    <w:p w14:paraId="00DB6BD7" w14:textId="77777777" w:rsidR="00FB2DEE" w:rsidRPr="003E25F0" w:rsidRDefault="00FB2DEE" w:rsidP="00FB2DEE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7CC4BDD7" w14:textId="77777777" w:rsidR="000355A5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1.4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=1.31      </m:t>
          </m:r>
        </m:oMath>
      </m:oMathPara>
    </w:p>
    <w:p w14:paraId="22B3DDCA" w14:textId="77777777" w:rsidR="000355A5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1.4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=1.24    </m:t>
          </m:r>
        </m:oMath>
      </m:oMathPara>
    </w:p>
    <w:p w14:paraId="695056FC" w14:textId="77777777" w:rsidR="00FB2DEE" w:rsidRPr="003E25F0" w:rsidRDefault="00000000" w:rsidP="00071458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4A260220" w14:textId="77777777" w:rsidR="00FB2DEE" w:rsidRPr="003E25F0" w:rsidRDefault="00FB2DEE" w:rsidP="00FB2DEE">
      <w:pPr>
        <w:spacing w:line="360" w:lineRule="auto"/>
        <w:ind w:left="685" w:right="851" w:firstLine="35"/>
        <w:jc w:val="both"/>
        <w:rPr>
          <w:rFonts w:eastAsiaTheme="minorEastAsia" w:cs="B Nazanin"/>
          <w:sz w:val="28"/>
          <w:szCs w:val="28"/>
          <w:lang w:bidi="fa-IR"/>
        </w:rPr>
      </w:pPr>
    </w:p>
    <w:p w14:paraId="2F2C53C7" w14:textId="77777777" w:rsidR="00FB2DEE" w:rsidRPr="003E25F0" w:rsidRDefault="00FB2DEE" w:rsidP="00FB2DEE">
      <w:pPr>
        <w:bidi/>
        <w:rPr>
          <w:rFonts w:cs="B Nazanin"/>
          <w:sz w:val="28"/>
          <w:szCs w:val="28"/>
          <w:rtl/>
          <w:lang w:bidi="fa-IR"/>
        </w:rPr>
      </w:pPr>
    </w:p>
    <w:p w14:paraId="5296BE14" w14:textId="77777777" w:rsidR="00FB2DEE" w:rsidRPr="003E25F0" w:rsidRDefault="00FB2DEE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r>
            <w:rPr>
              <w:rFonts w:ascii="Cambria Math" w:hAnsi="Cambria Math" w:cs="B Nazanin"/>
              <w:lang w:bidi="fa-IR"/>
            </w:rPr>
            <m:t xml:space="preserve"> </m:t>
          </m:r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=0.5×23.36×1×2.9×0.44×1+10000×6.4×1.5×1.24+1500×14.8×1.6×1.31=165586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7C06D55C" w14:textId="77777777" w:rsidR="00FB2DEE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≅16.5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=1.02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2D34314B" w14:textId="77777777" w:rsidR="006A0F6F" w:rsidRPr="003E25F0" w:rsidRDefault="00000000" w:rsidP="0049798B">
      <w:pPr>
        <w:pBdr>
          <w:top w:val="single" w:sz="8" w:space="1" w:color="auto"/>
          <w:left w:val="single" w:sz="8" w:space="1" w:color="auto"/>
          <w:bottom w:val="single" w:sz="8" w:space="1" w:color="auto"/>
          <w:right w:val="single" w:sz="8" w:space="1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=1.5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=0.5×23.36×1×2.9×0.44×1+15000×6.4×1.5×1.24+1500×14.8×1.6×1.31=225106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4653E249" w14:textId="77777777" w:rsidR="006A0F6F" w:rsidRPr="003E25F0" w:rsidRDefault="00000000" w:rsidP="0049798B">
      <w:pPr>
        <w:pBdr>
          <w:top w:val="single" w:sz="8" w:space="1" w:color="auto"/>
          <w:left w:val="single" w:sz="8" w:space="1" w:color="auto"/>
          <w:bottom w:val="single" w:sz="8" w:space="1" w:color="auto"/>
          <w:right w:val="single" w:sz="8" w:space="1" w:color="auto"/>
        </w:pBd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≅22.5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=1.02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1B1CF4C5" w14:textId="77777777" w:rsidR="0049798B" w:rsidRPr="003E25F0" w:rsidRDefault="0049798B" w:rsidP="0049798B">
      <w:pPr>
        <w:bidi/>
        <w:spacing w:line="360" w:lineRule="auto"/>
        <w:ind w:right="851"/>
        <w:jc w:val="both"/>
        <w:rPr>
          <w:rFonts w:cs="B Nazanin"/>
          <w:sz w:val="28"/>
          <w:szCs w:val="28"/>
          <w:rtl/>
          <w:lang w:bidi="fa-IR"/>
        </w:rPr>
      </w:pPr>
    </w:p>
    <w:p w14:paraId="40E6F2C6" w14:textId="77777777" w:rsidR="0049798B" w:rsidRPr="003E25F0" w:rsidRDefault="0049798B" w:rsidP="0049798B">
      <w:pPr>
        <w:bidi/>
        <w:spacing w:line="360" w:lineRule="auto"/>
        <w:ind w:right="851"/>
        <w:jc w:val="both"/>
        <w:rPr>
          <w:rFonts w:cs="B Nazanin"/>
          <w:sz w:val="28"/>
          <w:szCs w:val="28"/>
          <w:rtl/>
          <w:lang w:bidi="fa-IR"/>
        </w:rPr>
      </w:pPr>
    </w:p>
    <w:p w14:paraId="76FC5B29" w14:textId="77777777" w:rsidR="0049798B" w:rsidRPr="003E25F0" w:rsidRDefault="0049798B" w:rsidP="0049798B">
      <w:pPr>
        <w:bidi/>
        <w:spacing w:line="360" w:lineRule="auto"/>
        <w:ind w:right="851"/>
        <w:jc w:val="both"/>
        <w:rPr>
          <w:rFonts w:cs="B Nazanin"/>
          <w:sz w:val="28"/>
          <w:szCs w:val="28"/>
          <w:rtl/>
          <w:lang w:bidi="fa-IR"/>
        </w:rPr>
      </w:pPr>
    </w:p>
    <w:p w14:paraId="4A422DCD" w14:textId="77777777" w:rsidR="0049798B" w:rsidRPr="003E25F0" w:rsidRDefault="0049798B" w:rsidP="0049798B">
      <w:pPr>
        <w:bidi/>
        <w:spacing w:line="360" w:lineRule="auto"/>
        <w:ind w:right="851"/>
        <w:jc w:val="both"/>
        <w:rPr>
          <w:rFonts w:cs="B Nazanin"/>
          <w:sz w:val="28"/>
          <w:szCs w:val="28"/>
          <w:rtl/>
          <w:lang w:bidi="fa-IR"/>
        </w:rPr>
      </w:pPr>
    </w:p>
    <w:p w14:paraId="67E3FFB1" w14:textId="77777777" w:rsidR="0049798B" w:rsidRPr="003E25F0" w:rsidRDefault="0049798B" w:rsidP="0049798B">
      <w:pPr>
        <w:bidi/>
        <w:spacing w:line="360" w:lineRule="auto"/>
        <w:ind w:right="851"/>
        <w:jc w:val="both"/>
        <w:rPr>
          <w:rFonts w:cs="B Nazanin"/>
          <w:sz w:val="28"/>
          <w:szCs w:val="28"/>
          <w:rtl/>
          <w:lang w:bidi="fa-IR"/>
        </w:rPr>
      </w:pPr>
    </w:p>
    <w:p w14:paraId="30D50A8F" w14:textId="77777777" w:rsidR="00FF2F60" w:rsidRPr="003E25F0" w:rsidRDefault="00E658F2" w:rsidP="0049798B">
      <w:pPr>
        <w:bidi/>
        <w:spacing w:line="360" w:lineRule="auto"/>
        <w:ind w:right="851"/>
        <w:jc w:val="center"/>
        <w:rPr>
          <w:rFonts w:cs="B Nazanin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B=1.8 m</m:t>
        </m:r>
      </m:oMath>
      <w:r w:rsidR="00FF2F60" w:rsidRPr="003E25F0">
        <w:rPr>
          <w:rFonts w:eastAsiaTheme="minorEastAsia" w:cs="B Nazanin" w:hint="cs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7802E0F2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217C8B51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41F96F61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1932A49F" w14:textId="77777777" w:rsidR="00FF2F60" w:rsidRPr="003E25F0" w:rsidRDefault="00FF2F60" w:rsidP="00FF2F60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46E22D12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1.8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=1.78</m:t>
          </m:r>
        </m:oMath>
      </m:oMathPara>
    </w:p>
    <w:p w14:paraId="6DE7E60D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1.8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tan20=1.65</m:t>
          </m:r>
        </m:oMath>
      </m:oMathPara>
    </w:p>
    <w:p w14:paraId="74716ABE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1.8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=0.28</m:t>
          </m:r>
        </m:oMath>
      </m:oMathPara>
    </w:p>
    <w:p w14:paraId="3E18FC20" w14:textId="77777777" w:rsidR="00FF2F60" w:rsidRPr="003E25F0" w:rsidRDefault="00FF2F60" w:rsidP="00FF2F60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5F8D3043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=1.24      </m:t>
          </m:r>
        </m:oMath>
      </m:oMathPara>
    </w:p>
    <w:p w14:paraId="468175F9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=1.19    </m:t>
          </m:r>
        </m:oMath>
      </m:oMathPara>
    </w:p>
    <w:p w14:paraId="6F97A00E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26E427AF" w14:textId="77777777" w:rsidR="00FF2F60" w:rsidRPr="003E25F0" w:rsidRDefault="00FF2F60" w:rsidP="00FF2F60">
      <w:pPr>
        <w:spacing w:line="360" w:lineRule="auto"/>
        <w:ind w:left="685" w:right="851" w:firstLine="35"/>
        <w:jc w:val="both"/>
        <w:rPr>
          <w:rFonts w:eastAsiaTheme="minorEastAsia" w:cs="B Nazanin"/>
          <w:sz w:val="28"/>
          <w:szCs w:val="28"/>
          <w:lang w:bidi="fa-IR"/>
        </w:rPr>
      </w:pPr>
    </w:p>
    <w:p w14:paraId="19D31BF3" w14:textId="77777777" w:rsidR="00FF2F60" w:rsidRPr="003E25F0" w:rsidRDefault="00FF2F60" w:rsidP="00FF2F60">
      <w:pPr>
        <w:bidi/>
        <w:rPr>
          <w:rFonts w:cs="B Nazanin"/>
          <w:sz w:val="28"/>
          <w:szCs w:val="28"/>
          <w:rtl/>
          <w:lang w:bidi="fa-IR"/>
        </w:rPr>
      </w:pPr>
    </w:p>
    <w:p w14:paraId="52E3F5AB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=0.5×23.36×1×2.9×0.28×1+10000×6.4×1.65×1.19+1500×14.8×1.78×1.24=174673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0E548A66" w14:textId="77777777" w:rsidR="00FF2F60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≅17.5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=0.80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5C4E2666" w14:textId="77777777" w:rsidR="0049798B" w:rsidRPr="003E25F0" w:rsidRDefault="0049798B" w:rsidP="003652C7">
      <w:pP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lang w:bidi="fa-IR"/>
        </w:rPr>
      </w:pPr>
    </w:p>
    <w:p w14:paraId="3D23EB80" w14:textId="77777777" w:rsidR="00B514EA" w:rsidRPr="003E25F0" w:rsidRDefault="00B514EA" w:rsidP="00FB2DEE">
      <w:pPr>
        <w:jc w:val="right"/>
        <w:rPr>
          <w:rFonts w:cs="B Nazanin"/>
          <w:sz w:val="28"/>
          <w:szCs w:val="28"/>
          <w:rtl/>
          <w:lang w:bidi="fa-IR"/>
        </w:rPr>
      </w:pPr>
    </w:p>
    <w:p w14:paraId="260E5C2D" w14:textId="77777777" w:rsidR="00B514EA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sz w:val="28"/>
              <w:szCs w:val="28"/>
              <w:lang w:bidi="fa-IR"/>
            </w:rPr>
            <m:t>=1.5 →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=0.5×23.36×1×2.9×0.28×1+15000×6.4×1.65×1.19+1500×14.8×1.78×1.24=237505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14:paraId="0FF2F98D" w14:textId="77777777" w:rsidR="00B514EA" w:rsidRPr="003E25F0" w:rsidRDefault="00000000" w:rsidP="0049798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>≅23.7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>=0.80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775C4978" w14:textId="77777777" w:rsidR="0049798B" w:rsidRPr="003E25F0" w:rsidRDefault="0049798B" w:rsidP="00B514EA">
      <w:pPr>
        <w:jc w:val="center"/>
        <w:rPr>
          <w:rFonts w:cs="B Nazanin"/>
          <w:sz w:val="28"/>
          <w:szCs w:val="28"/>
          <w:rtl/>
          <w:lang w:bidi="fa-IR"/>
        </w:rPr>
      </w:pPr>
    </w:p>
    <w:p w14:paraId="2A7B8A17" w14:textId="77777777" w:rsidR="00B86C84" w:rsidRPr="003E25F0" w:rsidRDefault="00B86C84" w:rsidP="00B514EA">
      <w:pPr>
        <w:rPr>
          <w:rFonts w:eastAsiaTheme="minorEastAsia" w:cs="B Nazanin"/>
          <w:sz w:val="28"/>
          <w:szCs w:val="28"/>
          <w:rtl/>
          <w:lang w:bidi="fa-IR"/>
        </w:rPr>
      </w:pPr>
    </w:p>
    <w:p w14:paraId="606D53D1" w14:textId="77777777" w:rsidR="00B86C84" w:rsidRPr="003E25F0" w:rsidRDefault="00B86C84" w:rsidP="00B514EA">
      <w:pPr>
        <w:rPr>
          <w:rFonts w:eastAsiaTheme="minorEastAsia" w:cs="B Nazanin"/>
          <w:sz w:val="28"/>
          <w:szCs w:val="28"/>
          <w:rtl/>
          <w:lang w:bidi="fa-IR"/>
        </w:rPr>
      </w:pPr>
    </w:p>
    <w:p w14:paraId="5D35735B" w14:textId="77777777" w:rsidR="00B86C84" w:rsidRPr="003E25F0" w:rsidRDefault="00B86C84" w:rsidP="00B514EA">
      <w:pPr>
        <w:rPr>
          <w:rFonts w:eastAsiaTheme="minorEastAsia" w:cs="B Nazanin"/>
          <w:sz w:val="28"/>
          <w:szCs w:val="28"/>
          <w:rtl/>
          <w:lang w:bidi="fa-IR"/>
        </w:rPr>
      </w:pPr>
    </w:p>
    <w:p w14:paraId="6697629E" w14:textId="77777777" w:rsidR="00B86C84" w:rsidRPr="003E25F0" w:rsidRDefault="00B86C84" w:rsidP="00B514EA">
      <w:pPr>
        <w:rPr>
          <w:rFonts w:eastAsiaTheme="minorEastAsia" w:cs="B Nazanin"/>
          <w:sz w:val="28"/>
          <w:szCs w:val="28"/>
          <w:rtl/>
          <w:lang w:bidi="fa-IR"/>
        </w:rPr>
      </w:pPr>
    </w:p>
    <w:p w14:paraId="58AF2B34" w14:textId="77777777" w:rsidR="00E658F2" w:rsidRPr="003E25F0" w:rsidRDefault="00B514EA" w:rsidP="00B86C84">
      <w:pPr>
        <w:bidi/>
        <w:spacing w:line="360" w:lineRule="auto"/>
        <w:ind w:right="851" w:firstLine="720"/>
        <w:jc w:val="center"/>
        <w:rPr>
          <w:rFonts w:cs="B Nazanin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B=2.2m</m:t>
        </m:r>
      </m:oMath>
      <w:r w:rsidR="00E658F2" w:rsidRPr="003E25F0">
        <w:rPr>
          <w:rFonts w:eastAsiaTheme="minorEastAsia" w:cs="B Nazanin" w:hint="cs"/>
          <w:color w:val="476166" w:themeColor="accent1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531941A1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0AF7B23B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5B7D34C2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6D5DE093" w14:textId="77777777" w:rsidR="00E658F2" w:rsidRPr="003E25F0" w:rsidRDefault="00E658F2" w:rsidP="00E658F2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457D4909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2.2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=1.95</m:t>
          </m:r>
        </m:oMath>
      </m:oMathPara>
    </w:p>
    <w:p w14:paraId="7267ABD1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2.2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1.0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tan20=1.8</m:t>
          </m:r>
        </m:oMath>
      </m:oMathPara>
    </w:p>
    <w:p w14:paraId="0E37710E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2.2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=0.1</m:t>
          </m:r>
        </m:oMath>
      </m:oMathPara>
    </w:p>
    <w:p w14:paraId="7FF8F0F0" w14:textId="77777777" w:rsidR="00E658F2" w:rsidRPr="003E25F0" w:rsidRDefault="00E658F2" w:rsidP="00E658F2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0C4012A3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2.2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=1.2      </m:t>
          </m:r>
        </m:oMath>
      </m:oMathPara>
    </w:p>
    <w:p w14:paraId="1117BCFA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2.2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=1.15    </m:t>
          </m:r>
        </m:oMath>
      </m:oMathPara>
    </w:p>
    <w:p w14:paraId="56B97A6B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249A2C2C" w14:textId="77777777" w:rsidR="00E658F2" w:rsidRPr="003E25F0" w:rsidRDefault="00E658F2" w:rsidP="00E658F2">
      <w:pPr>
        <w:spacing w:line="360" w:lineRule="auto"/>
        <w:ind w:left="685" w:right="851" w:firstLine="35"/>
        <w:jc w:val="both"/>
        <w:rPr>
          <w:rFonts w:eastAsiaTheme="minorEastAsia" w:cs="B Nazanin"/>
          <w:sz w:val="28"/>
          <w:szCs w:val="28"/>
          <w:lang w:bidi="fa-IR"/>
        </w:rPr>
      </w:pPr>
    </w:p>
    <w:p w14:paraId="499D4A88" w14:textId="77777777" w:rsidR="00E658F2" w:rsidRPr="003E25F0" w:rsidRDefault="00E658F2" w:rsidP="00E658F2">
      <w:pPr>
        <w:bidi/>
        <w:rPr>
          <w:rFonts w:cs="B Nazanin"/>
          <w:sz w:val="28"/>
          <w:szCs w:val="28"/>
          <w:rtl/>
          <w:lang w:bidi="fa-IR"/>
        </w:rPr>
      </w:pPr>
    </w:p>
    <w:p w14:paraId="3241263D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=0.5×23.36×1×2.9×0.1×1+10000×6.4×1.8×1.15+1500×14.8×1.95×1.2=184431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0864BC0B" w14:textId="77777777" w:rsidR="00E658F2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≅18.4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=0.65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1B8EA939" w14:textId="77777777" w:rsidR="00094CE4" w:rsidRPr="003E25F0" w:rsidRDefault="00094CE4" w:rsidP="00B514EA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4AFE9E2A" w14:textId="77777777" w:rsidR="00DB7EB9" w:rsidRPr="003E25F0" w:rsidRDefault="00DB7EB9" w:rsidP="00B514EA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25067C6A" w14:textId="77777777" w:rsidR="00E610D1" w:rsidRPr="003E25F0" w:rsidRDefault="00E610D1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>
          <m:r>
            <w:rPr>
              <w:rFonts w:ascii="Cambria Math" w:hAnsi="Cambria Math" w:cs="B Nazanin"/>
              <w:lang w:bidi="fa-IR"/>
            </w:rPr>
            <m:t xml:space="preserve">if </m:t>
          </m:r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=1.5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=0.5×23.36×1×2.9×0.1×1+15000×6.4×1.8×1.15+1500×14.8×1.95×1.2=250671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04DFA91B" w14:textId="77777777" w:rsidR="00CC45EE" w:rsidRPr="003E25F0" w:rsidRDefault="00000000" w:rsidP="00B86C84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=0.65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136725F0" w14:textId="77777777" w:rsidR="00E610D1" w:rsidRPr="003E25F0" w:rsidRDefault="00E610D1" w:rsidP="00E610D1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77271358" w14:textId="77777777" w:rsidR="00B86C84" w:rsidRPr="003E25F0" w:rsidRDefault="00B86C84" w:rsidP="00E610D1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311E08C9" w14:textId="77777777" w:rsidR="00B86C84" w:rsidRPr="003E25F0" w:rsidRDefault="00B86C84" w:rsidP="00E610D1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6843DD8F" w14:textId="77777777" w:rsidR="00B86C84" w:rsidRPr="003E25F0" w:rsidRDefault="00B86C84" w:rsidP="00E610D1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0E97AF4A" w14:textId="77777777" w:rsidR="00B86C84" w:rsidRPr="003E25F0" w:rsidRDefault="00B86C84" w:rsidP="00E610D1">
      <w:pPr>
        <w:tabs>
          <w:tab w:val="left" w:pos="9278"/>
        </w:tabs>
        <w:rPr>
          <w:rFonts w:cs="B Nazanin"/>
          <w:sz w:val="28"/>
          <w:szCs w:val="28"/>
          <w:rtl/>
          <w:lang w:bidi="fa-IR"/>
        </w:rPr>
      </w:pPr>
    </w:p>
    <w:p w14:paraId="6C2C526B" w14:textId="77777777" w:rsidR="00DB7EB9" w:rsidRPr="003E25F0" w:rsidRDefault="00DB7EB9" w:rsidP="00DB7EB9">
      <w:pPr>
        <w:pStyle w:val="ListParagraph"/>
        <w:numPr>
          <w:ilvl w:val="0"/>
          <w:numId w:val="4"/>
        </w:numPr>
        <w:tabs>
          <w:tab w:val="left" w:pos="9278"/>
        </w:tabs>
        <w:bidi/>
        <w:spacing w:line="360" w:lineRule="auto"/>
        <w:jc w:val="both"/>
        <w:rPr>
          <w:rFonts w:cs="B Nazanin"/>
          <w:b/>
          <w:bCs/>
          <w:sz w:val="28"/>
          <w:szCs w:val="28"/>
          <w:highlight w:val="yellow"/>
          <w:lang w:bidi="fa-IR"/>
        </w:rPr>
      </w:pPr>
      <w:r w:rsidRPr="003E25F0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lastRenderedPageBreak/>
        <w:t>پی</w:t>
      </w:r>
      <w:r w:rsidRPr="003E25F0">
        <w:rPr>
          <w:rFonts w:cs="B Nazanin"/>
          <w:b/>
          <w:bCs/>
          <w:sz w:val="28"/>
          <w:szCs w:val="28"/>
          <w:highlight w:val="yellow"/>
          <w:rtl/>
          <w:lang w:bidi="fa-IR"/>
        </w:rPr>
        <w:softHyphen/>
      </w:r>
      <w:r w:rsidRPr="003E25F0">
        <w:rPr>
          <w:rFonts w:cs="B Nazanin" w:hint="cs"/>
          <w:b/>
          <w:bCs/>
          <w:sz w:val="28"/>
          <w:szCs w:val="28"/>
          <w:highlight w:val="yellow"/>
          <w:rtl/>
          <w:lang w:bidi="fa-IR"/>
        </w:rPr>
        <w:t>های گسترده</w:t>
      </w:r>
    </w:p>
    <w:p w14:paraId="7B62B6F9" w14:textId="77777777" w:rsidR="00DA58B0" w:rsidRPr="003E25F0" w:rsidRDefault="00DA58B0" w:rsidP="00066E4E">
      <w:pPr>
        <w:bidi/>
        <w:spacing w:line="360" w:lineRule="auto"/>
        <w:ind w:right="851"/>
        <w:jc w:val="center"/>
        <w:rPr>
          <w:rFonts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B=10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L=10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15126213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7D4930DD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7BE496CD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0B7A34E1" w14:textId="77777777" w:rsidR="00DA58B0" w:rsidRPr="003E25F0" w:rsidRDefault="00DA58B0" w:rsidP="00DA58B0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6A4B5FB2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=1.43</m:t>
          </m:r>
        </m:oMath>
      </m:oMathPara>
    </w:p>
    <w:p w14:paraId="68A32633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tan20=1.36</m:t>
          </m:r>
        </m:oMath>
      </m:oMathPara>
    </w:p>
    <w:p w14:paraId="55FD5A01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=0.6</m:t>
          </m:r>
        </m:oMath>
      </m:oMathPara>
    </w:p>
    <w:p w14:paraId="7372AC48" w14:textId="77777777" w:rsidR="00DA58B0" w:rsidRPr="003E25F0" w:rsidRDefault="00DA58B0" w:rsidP="00DA58B0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114830C8" w14:textId="77777777" w:rsidR="00282264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=1.044      </m:t>
          </m:r>
        </m:oMath>
      </m:oMathPara>
    </w:p>
    <w:p w14:paraId="19842E6B" w14:textId="77777777" w:rsidR="00282264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=1.034    </m:t>
          </m:r>
        </m:oMath>
      </m:oMathPara>
    </w:p>
    <w:p w14:paraId="7EF57677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29CEAAE5" w14:textId="77777777" w:rsidR="00DA58B0" w:rsidRPr="003E25F0" w:rsidRDefault="00DA58B0" w:rsidP="00DA58B0">
      <w:pPr>
        <w:bidi/>
        <w:rPr>
          <w:rFonts w:cs="B Nazanin"/>
          <w:sz w:val="28"/>
          <w:szCs w:val="28"/>
          <w:rtl/>
          <w:lang w:bidi="fa-IR"/>
        </w:rPr>
      </w:pPr>
    </w:p>
    <w:p w14:paraId="787EC9D0" w14:textId="77777777" w:rsidR="00DA58B0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=0.5×23.36×1×2.9×0.6×1+10000×6.4×1.36×1.034+1500×14.8×1.43×1.044=123162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33111A5D" w14:textId="77777777" w:rsidR="00133F22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≅12.3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=1.88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322D278B" w14:textId="77777777" w:rsidR="00066E4E" w:rsidRPr="003E25F0" w:rsidRDefault="00066E4E" w:rsidP="003D146E">
      <w:pPr>
        <w:tabs>
          <w:tab w:val="left" w:pos="2926"/>
        </w:tabs>
        <w:spacing w:line="360" w:lineRule="auto"/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0952DD76" w14:textId="77777777" w:rsidR="00960CC4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=0.5×23.36×1×2.9×0.6×1+20000×6.4×1.36×1.034+1500×14.8×1.43×1.044=213161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4B06A2CD" w14:textId="77777777" w:rsidR="00960CC4" w:rsidRPr="003E25F0" w:rsidRDefault="00000000" w:rsidP="00066E4E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≅21.3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=1.88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58A06F62" w14:textId="77777777" w:rsidR="005F4616" w:rsidRPr="003E25F0" w:rsidRDefault="005F4616" w:rsidP="005F4616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1DDDE56F" w14:textId="77777777" w:rsidR="00960CC4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sz w:val="28"/>
              <w:szCs w:val="28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=0.5×23.36×1×2.9×0.6×1+30000×6.4×1.36×1.034+1500×14.8×1.43×1.044=303161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14:paraId="64B79D34" w14:textId="77777777" w:rsidR="00960CC4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>≅30.3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>=1.88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14:paraId="7316B179" w14:textId="77777777" w:rsidR="000E730F" w:rsidRPr="003E25F0" w:rsidRDefault="000E730F" w:rsidP="001260AA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48A36A24" w14:textId="77777777" w:rsidR="000E730F" w:rsidRPr="003E25F0" w:rsidRDefault="000E730F" w:rsidP="00534BC7">
      <w:pPr>
        <w:bidi/>
        <w:spacing w:line="360" w:lineRule="auto"/>
        <w:ind w:right="851" w:firstLine="720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402BB23B" w14:textId="77777777" w:rsidR="00534BC7" w:rsidRPr="003E25F0" w:rsidRDefault="00534BC7" w:rsidP="000E730F">
      <w:pPr>
        <w:bidi/>
        <w:spacing w:line="360" w:lineRule="auto"/>
        <w:ind w:right="851" w:firstLine="720"/>
        <w:jc w:val="center"/>
        <w:rPr>
          <w:rFonts w:eastAsiaTheme="minorEastAsia"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B=15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L=15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67616264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1E0871D1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45033073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2666773B" w14:textId="77777777" w:rsidR="00534BC7" w:rsidRPr="003E25F0" w:rsidRDefault="00534BC7" w:rsidP="00534BC7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43F8E8E7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=1.43</m:t>
          </m:r>
        </m:oMath>
      </m:oMathPara>
    </w:p>
    <w:p w14:paraId="3F0BB0EC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tan20=1.36</m:t>
          </m:r>
        </m:oMath>
      </m:oMathPara>
    </w:p>
    <w:p w14:paraId="3E8F20C1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=0.6</m:t>
          </m:r>
        </m:oMath>
      </m:oMathPara>
    </w:p>
    <w:p w14:paraId="13E86FD9" w14:textId="77777777" w:rsidR="00534BC7" w:rsidRPr="003E25F0" w:rsidRDefault="00534BC7" w:rsidP="00534BC7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5717823E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jc w:val="center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=1.029</m:t>
          </m:r>
        </m:oMath>
      </m:oMathPara>
    </w:p>
    <w:p w14:paraId="3BEC5705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 w:firstLine="11"/>
        <w:jc w:val="center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=1.023</m:t>
          </m:r>
        </m:oMath>
      </m:oMathPara>
    </w:p>
    <w:p w14:paraId="74D33421" w14:textId="77777777" w:rsidR="00534BC7" w:rsidRPr="003E25F0" w:rsidRDefault="00000000" w:rsidP="000E730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685" w:right="851" w:firstLine="35"/>
        <w:jc w:val="center"/>
        <w:rPr>
          <w:rFonts w:eastAsiaTheme="minorEastAsia"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6583C39B" w14:textId="77777777" w:rsidR="000E730F" w:rsidRPr="003E25F0" w:rsidRDefault="000E730F" w:rsidP="004C36E1">
      <w:pPr>
        <w:tabs>
          <w:tab w:val="left" w:pos="2926"/>
        </w:tabs>
        <w:spacing w:line="360" w:lineRule="auto"/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0AF407A0" w14:textId="77777777" w:rsidR="00534BC7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=0.5×23.36×1×2.9×0.6×1+10000×6.4×1.36×1.023+1500×14.8×1.43×1.044=122205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4ED53155" w14:textId="77777777" w:rsidR="000C2C32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≅12.2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=1.67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63D26A29" w14:textId="77777777" w:rsidR="00534BC7" w:rsidRPr="003E25F0" w:rsidRDefault="00534BC7" w:rsidP="00556BF2">
      <w:pPr>
        <w:tabs>
          <w:tab w:val="left" w:pos="2926"/>
        </w:tabs>
        <w:bidi/>
        <w:spacing w:line="360" w:lineRule="auto"/>
        <w:ind w:right="426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1A3F9065" w14:textId="77777777" w:rsidR="004C36E1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=0.5×23.36×1×2.9×0.6×1+20000×6.4×1.36×1.023+1500×14.8×1.43×1.044=211247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139342F1" w14:textId="77777777" w:rsidR="004C36E1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≅21.12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=1.67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137BDFA3" w14:textId="77777777" w:rsidR="00556BF2" w:rsidRPr="003E25F0" w:rsidRDefault="00556BF2" w:rsidP="00C85876">
      <w:pP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123F19A7" w14:textId="77777777" w:rsidR="004C36E1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=0.5×23.36×1×2.9×0.6×1+30000×6.4×1.36×1.023+1500×14.8×1.43×1.044=277895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19C7E04E" w14:textId="77777777" w:rsidR="004C36E1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≅27.8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=1.67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23F4D280" w14:textId="77777777" w:rsidR="00556BF2" w:rsidRPr="003E25F0" w:rsidRDefault="00556BF2" w:rsidP="00C85876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023C3AE4" w14:textId="77777777" w:rsidR="00556BF2" w:rsidRPr="003E25F0" w:rsidRDefault="00556BF2" w:rsidP="00755C28">
      <w:pPr>
        <w:bidi/>
        <w:spacing w:line="360" w:lineRule="auto"/>
        <w:ind w:right="851" w:firstLine="720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5BABEDC1" w14:textId="77777777" w:rsidR="00556BF2" w:rsidRPr="003E25F0" w:rsidRDefault="00556BF2" w:rsidP="00556BF2">
      <w:pPr>
        <w:bidi/>
        <w:spacing w:line="360" w:lineRule="auto"/>
        <w:ind w:right="851" w:firstLine="720"/>
        <w:jc w:val="both"/>
        <w:rPr>
          <w:rFonts w:cs="B Nazanin"/>
          <w:sz w:val="28"/>
          <w:szCs w:val="28"/>
          <w:rtl/>
          <w:lang w:bidi="fa-IR"/>
        </w:rPr>
      </w:pPr>
    </w:p>
    <w:p w14:paraId="6DCCF668" w14:textId="77777777" w:rsidR="00755C28" w:rsidRPr="003E25F0" w:rsidRDefault="00755C28" w:rsidP="00556BF2">
      <w:pPr>
        <w:bidi/>
        <w:spacing w:line="360" w:lineRule="auto"/>
        <w:ind w:right="851" w:firstLine="720"/>
        <w:jc w:val="center"/>
        <w:rPr>
          <w:rFonts w:eastAsiaTheme="minorEastAsia"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B=20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L=20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6B15D6D6" w14:textId="77777777" w:rsidR="00755C28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3FDFAEAD" w14:textId="77777777" w:rsidR="00755C28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033D0216" w14:textId="77777777" w:rsidR="00755C28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5685B44C" w14:textId="77777777" w:rsidR="00755C28" w:rsidRPr="003E25F0" w:rsidRDefault="00755C28" w:rsidP="00755C28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6262AB31" w14:textId="77777777" w:rsidR="00755C28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=1.43</m:t>
          </m:r>
        </m:oMath>
      </m:oMathPara>
    </w:p>
    <w:p w14:paraId="7E4E50A3" w14:textId="77777777" w:rsidR="00755C28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tan20=1.36</m:t>
          </m:r>
        </m:oMath>
      </m:oMathPara>
    </w:p>
    <w:p w14:paraId="1D787541" w14:textId="77777777" w:rsidR="00755C28" w:rsidRPr="003E25F0" w:rsidRDefault="00000000" w:rsidP="00556BF2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=0.6</m:t>
          </m:r>
        </m:oMath>
      </m:oMathPara>
    </w:p>
    <w:p w14:paraId="3136F1CA" w14:textId="77777777" w:rsidR="00755C28" w:rsidRPr="003E25F0" w:rsidRDefault="00755C28" w:rsidP="00755C28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23E6AE8C" w14:textId="77777777" w:rsidR="00755C28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=1.022      </m:t>
          </m:r>
        </m:oMath>
      </m:oMathPara>
    </w:p>
    <w:p w14:paraId="63C2F45E" w14:textId="77777777" w:rsidR="00755C28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=1.017    </m:t>
          </m:r>
        </m:oMath>
      </m:oMathPara>
    </w:p>
    <w:p w14:paraId="4925AD3D" w14:textId="77777777" w:rsidR="00755C28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4573D700" w14:textId="77777777" w:rsidR="00755C28" w:rsidRPr="003E25F0" w:rsidRDefault="00755C28" w:rsidP="00755C28">
      <w:pPr>
        <w:bidi/>
        <w:rPr>
          <w:rFonts w:cs="B Nazanin"/>
          <w:sz w:val="28"/>
          <w:szCs w:val="28"/>
          <w:rtl/>
          <w:lang w:bidi="fa-IR"/>
        </w:rPr>
      </w:pPr>
    </w:p>
    <w:p w14:paraId="080BECAD" w14:textId="77777777" w:rsidR="0060598C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center"/>
        <w:rPr>
          <w:rFonts w:cs="B Nazanin"/>
          <w:b/>
          <w:bCs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=0.5×23.36×1×2.9×0.6×1+10000×6.4×1.36×1.017+1500×14.8×1.43×1.022=170799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4C835BE0" w14:textId="77777777" w:rsidR="0060598C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≅17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66686E99" w14:textId="77777777" w:rsidR="009000FF" w:rsidRPr="003E25F0" w:rsidRDefault="009000FF" w:rsidP="009000FF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4F67D5B2" w14:textId="77777777" w:rsidR="006F7C06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=0.5×23.36×1×2.9×0.6×1+20000×6.4×1.36×1.017+1500×14.8×1.43×1.022=209504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5D7E0001" w14:textId="77777777" w:rsidR="006F7C06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≅20.9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45D3073F" w14:textId="77777777" w:rsidR="00CA2911" w:rsidRPr="003E25F0" w:rsidRDefault="00CA2911" w:rsidP="00A07AF1">
      <w:pPr>
        <w:bidi/>
        <w:rPr>
          <w:rFonts w:cs="B Nazanin"/>
          <w:sz w:val="28"/>
          <w:szCs w:val="28"/>
          <w:rtl/>
          <w:lang w:bidi="fa-IR"/>
        </w:rPr>
      </w:pPr>
    </w:p>
    <w:p w14:paraId="4BC9D068" w14:textId="77777777" w:rsidR="006F7C06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=3→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=0.5×23.36×1×2.9×0.6×1+30000×6.4×1.36×1.017+1500×14.8×1.43×1.022=298023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184CFB6D" w14:textId="77777777" w:rsidR="006F7C06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≅29.8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5C564FAD" w14:textId="77777777" w:rsidR="00A07AF1" w:rsidRPr="003E25F0" w:rsidRDefault="00A07AF1" w:rsidP="009562D5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763B79D5" w14:textId="77777777" w:rsidR="00A07AF1" w:rsidRPr="003E25F0" w:rsidRDefault="00A07AF1" w:rsidP="00D71BA4">
      <w:pPr>
        <w:bidi/>
        <w:spacing w:line="360" w:lineRule="auto"/>
        <w:ind w:right="851" w:firstLine="720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62BDE659" w14:textId="77777777" w:rsidR="00A07AF1" w:rsidRPr="003E25F0" w:rsidRDefault="00A07AF1" w:rsidP="00A07AF1">
      <w:pPr>
        <w:bidi/>
        <w:spacing w:line="360" w:lineRule="auto"/>
        <w:ind w:right="851" w:firstLine="720"/>
        <w:jc w:val="both"/>
        <w:rPr>
          <w:rFonts w:cs="B Nazanin"/>
          <w:sz w:val="28"/>
          <w:szCs w:val="28"/>
          <w:rtl/>
          <w:lang w:bidi="fa-IR"/>
        </w:rPr>
      </w:pPr>
    </w:p>
    <w:p w14:paraId="2A3ADBD8" w14:textId="77777777" w:rsidR="00D71BA4" w:rsidRPr="003E25F0" w:rsidRDefault="00D71BA4" w:rsidP="00A07AF1">
      <w:pPr>
        <w:bidi/>
        <w:spacing w:line="360" w:lineRule="auto"/>
        <w:ind w:right="851" w:firstLine="720"/>
        <w:jc w:val="center"/>
        <w:rPr>
          <w:rFonts w:eastAsiaTheme="minorEastAsia"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B=25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L=25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2F10BC72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301A2620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763562C1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791A6ABD" w14:textId="77777777" w:rsidR="00D71BA4" w:rsidRPr="003E25F0" w:rsidRDefault="00D71BA4" w:rsidP="00D71BA4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057DD2C5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=1.43</m:t>
          </m:r>
        </m:oMath>
      </m:oMathPara>
    </w:p>
    <w:p w14:paraId="470B77A7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tan20=1.36</m:t>
          </m:r>
        </m:oMath>
      </m:oMathPara>
    </w:p>
    <w:p w14:paraId="1DFA2254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=0.6</m:t>
          </m:r>
        </m:oMath>
      </m:oMathPara>
    </w:p>
    <w:p w14:paraId="2003B022" w14:textId="77777777" w:rsidR="00D71BA4" w:rsidRPr="003E25F0" w:rsidRDefault="00D71BA4" w:rsidP="00D71BA4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4888C3FF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=1.017      </m:t>
          </m:r>
        </m:oMath>
      </m:oMathPara>
    </w:p>
    <w:p w14:paraId="41D3D797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=1.013    </m:t>
          </m:r>
        </m:oMath>
      </m:oMathPara>
    </w:p>
    <w:p w14:paraId="7702A068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3AD0ACD8" w14:textId="77777777" w:rsidR="00D71BA4" w:rsidRPr="003E25F0" w:rsidRDefault="00D71BA4" w:rsidP="00D71BA4">
      <w:pPr>
        <w:bidi/>
        <w:rPr>
          <w:rFonts w:cs="B Nazanin"/>
          <w:sz w:val="28"/>
          <w:szCs w:val="28"/>
          <w:rtl/>
          <w:lang w:bidi="fa-IR"/>
        </w:rPr>
      </w:pPr>
    </w:p>
    <w:p w14:paraId="7283A612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=0.5×23.36×1×2.9×0.6×1+10000×6.4×1.36×1.013+1500×14.8×1.43×1.017=97900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3F86E4F1" w14:textId="77777777" w:rsidR="00D71BA4" w:rsidRPr="003E25F0" w:rsidRDefault="00000000" w:rsidP="00A07A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≅9.8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3509DAAD" w14:textId="77777777" w:rsidR="00A07AF1" w:rsidRPr="003E25F0" w:rsidRDefault="00A07AF1" w:rsidP="00BE50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5616F29E" w14:textId="77777777" w:rsidR="003A3D71" w:rsidRPr="003E25F0" w:rsidRDefault="003A3D71" w:rsidP="003A3D71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49667416" w14:textId="77777777" w:rsidR="003A3D71" w:rsidRPr="003E25F0" w:rsidRDefault="00000000" w:rsidP="00F44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=0.5×23.36×1×2.9×0.6×1+20000×6.4×1.36×1.013+1500×14.8×1.43×1.017=208649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7A803DEA" w14:textId="77777777" w:rsidR="003A3D71" w:rsidRPr="003E25F0" w:rsidRDefault="00000000" w:rsidP="00F44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≅20.8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24D4369E" w14:textId="77777777" w:rsidR="00F44BF0" w:rsidRPr="003E25F0" w:rsidRDefault="00F44BF0" w:rsidP="00BE50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7C400191" w14:textId="77777777" w:rsidR="003A3D71" w:rsidRPr="003E25F0" w:rsidRDefault="00000000" w:rsidP="00F44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sz w:val="28"/>
              <w:szCs w:val="28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lang w:bidi="fa-IR"/>
            </w:rPr>
            <m:t>=0.5×23.36×1×2.9×0.6×1+30000×6.4×1.36×1.013+1500×14.8×1.43×1.017=296820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lang w:bidi="fa-IR"/>
                </w:rPr>
                <m:t>2</m:t>
              </m:r>
            </m:sup>
          </m:sSup>
        </m:oMath>
      </m:oMathPara>
    </w:p>
    <w:p w14:paraId="3E892464" w14:textId="77777777" w:rsidR="003A3D71" w:rsidRPr="003E25F0" w:rsidRDefault="00000000" w:rsidP="00F44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>≅29.6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sz w:val="28"/>
              <w:szCs w:val="28"/>
              <w:highlight w:val="green"/>
              <w:lang w:bidi="fa-IR"/>
            </w:rPr>
            <m:t>=1.59 kg/</m:t>
          </m:r>
          <m:sSup>
            <m:sSupPr>
              <m:ctrlPr>
                <w:rPr>
                  <w:rFonts w:ascii="Cambria Math" w:hAnsi="Cambria Math" w:cs="B Nazanin"/>
                  <w:i/>
                  <w:sz w:val="28"/>
                  <w:szCs w:val="28"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sz w:val="28"/>
                  <w:szCs w:val="28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sz w:val="28"/>
              <w:szCs w:val="28"/>
              <w:lang w:bidi="fa-IR"/>
            </w:rPr>
            <m:t xml:space="preserve"> </m:t>
          </m:r>
        </m:oMath>
      </m:oMathPara>
    </w:p>
    <w:p w14:paraId="2E45EEF7" w14:textId="77777777" w:rsidR="00F44BF0" w:rsidRPr="003E25F0" w:rsidRDefault="00F44BF0" w:rsidP="00BE50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4BED3D04" w14:textId="77777777" w:rsidR="00F44BF0" w:rsidRPr="003E25F0" w:rsidRDefault="00F44BF0" w:rsidP="00BE50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674AA0A3" w14:textId="77777777" w:rsidR="00F44BF0" w:rsidRPr="003E25F0" w:rsidRDefault="00F44BF0" w:rsidP="00BE50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3501736B" w14:textId="77777777" w:rsidR="000F0315" w:rsidRPr="003E25F0" w:rsidRDefault="000F0315" w:rsidP="00F44BF0">
      <w:pPr>
        <w:bidi/>
        <w:spacing w:line="360" w:lineRule="auto"/>
        <w:ind w:right="851" w:firstLine="720"/>
        <w:jc w:val="center"/>
        <w:rPr>
          <w:rFonts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B=10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L=20 m</m:t>
        </m:r>
      </m:oMath>
      <w:r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13B5A06C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39D80CD3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3070E055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755AE302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3AC3C487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=1.21</m:t>
          </m:r>
        </m:oMath>
      </m:oMathPara>
    </w:p>
    <w:p w14:paraId="0357522D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tan20=1.18</m:t>
          </m:r>
        </m:oMath>
      </m:oMathPara>
    </w:p>
    <w:p w14:paraId="47F847BD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=0.8</m:t>
          </m:r>
        </m:oMath>
      </m:oMathPara>
    </w:p>
    <w:p w14:paraId="1AE4EAC4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5B0F1128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=1.044      </m:t>
          </m:r>
        </m:oMath>
      </m:oMathPara>
    </w:p>
    <w:p w14:paraId="6C120EF5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=1.034    </m:t>
          </m:r>
        </m:oMath>
      </m:oMathPara>
    </w:p>
    <w:p w14:paraId="0BD4CEA2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7E07D99D" w14:textId="77777777" w:rsidR="000F0315" w:rsidRPr="003E25F0" w:rsidRDefault="000F0315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center"/>
        <w:rPr>
          <w:rFonts w:cs="B Nazanin"/>
          <w:rtl/>
          <w:lang w:bidi="fa-IR"/>
        </w:rPr>
      </w:pPr>
    </w:p>
    <w:p w14:paraId="0E346828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=0.5×23.36×1×2.9×0.8×1+10000×6.4×1.18×1.034+1500×14.8×1.21×1.044=106158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0B8C6D6C" w14:textId="77777777" w:rsidR="000F0315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≅10.6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=1.68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254E8621" w14:textId="77777777" w:rsidR="00695FF6" w:rsidRPr="003E25F0" w:rsidRDefault="00695FF6" w:rsidP="00625359">
      <w:pPr>
        <w:tabs>
          <w:tab w:val="left" w:pos="6643"/>
        </w:tabs>
        <w:ind w:left="567"/>
        <w:jc w:val="center"/>
        <w:rPr>
          <w:rFonts w:cs="B Nazanin"/>
          <w:rtl/>
          <w:lang w:bidi="fa-IR"/>
        </w:rPr>
      </w:pPr>
    </w:p>
    <w:p w14:paraId="507C54D0" w14:textId="77777777" w:rsidR="001F231E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=0.5×23.36×1×2.9×0.8×1+20000×6.4×1.18×1.034+1500×14.8×1.21×1.044=184246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4CCE8B93" w14:textId="77777777" w:rsidR="001F231E" w:rsidRPr="003E25F0" w:rsidRDefault="00000000" w:rsidP="00695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≅18.4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=1.68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2ACD6257" w14:textId="77777777" w:rsidR="00695FF6" w:rsidRPr="003E25F0" w:rsidRDefault="00695FF6" w:rsidP="00625359">
      <w:pP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24427893" w14:textId="77777777" w:rsidR="00A672F5" w:rsidRPr="003E25F0" w:rsidRDefault="00A672F5" w:rsidP="00A672F5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2518787E" w14:textId="77777777" w:rsidR="001F231E" w:rsidRPr="003E25F0" w:rsidRDefault="00000000" w:rsidP="000A2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=0.5×23.36×1×2.9×0.8×1+30000×6.4×1.18×1.034+1500×14.8×1.21×1.044=262334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36D3527D" w14:textId="77777777" w:rsidR="001F231E" w:rsidRPr="003E25F0" w:rsidRDefault="00000000" w:rsidP="000A2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≅26.2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=1.68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641061A5" w14:textId="77777777" w:rsidR="000A2685" w:rsidRPr="003E25F0" w:rsidRDefault="000A2685" w:rsidP="00625359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637EE7C8" w14:textId="77777777" w:rsidR="000A2685" w:rsidRPr="003E25F0" w:rsidRDefault="000A2685" w:rsidP="00E92A12">
      <w:pPr>
        <w:bidi/>
        <w:spacing w:line="360" w:lineRule="auto"/>
        <w:ind w:right="851" w:firstLine="720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168ED2A1" w14:textId="77777777" w:rsidR="000A2685" w:rsidRPr="003E25F0" w:rsidRDefault="000A2685" w:rsidP="000A2685">
      <w:pPr>
        <w:bidi/>
        <w:spacing w:line="360" w:lineRule="auto"/>
        <w:ind w:right="851" w:firstLine="720"/>
        <w:jc w:val="both"/>
        <w:rPr>
          <w:rFonts w:cs="B Nazanin"/>
          <w:sz w:val="28"/>
          <w:szCs w:val="28"/>
          <w:rtl/>
          <w:lang w:bidi="fa-IR"/>
        </w:rPr>
      </w:pPr>
    </w:p>
    <w:p w14:paraId="00331E58" w14:textId="77777777" w:rsidR="000F0315" w:rsidRPr="003E25F0" w:rsidRDefault="00DE2AD8" w:rsidP="00A421B0">
      <w:pPr>
        <w:bidi/>
        <w:spacing w:line="360" w:lineRule="auto"/>
        <w:ind w:right="851" w:firstLine="720"/>
        <w:jc w:val="center"/>
        <w:rPr>
          <w:rFonts w:eastAsiaTheme="minorEastAsia"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B=15 m</m:t>
        </m:r>
      </m:oMath>
      <w:r w:rsidR="000F0315"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L=30 m</m:t>
        </m:r>
      </m:oMath>
      <w:r w:rsidR="000F0315"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441FBDC1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10BF8044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1DA868D4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60CA425D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4A60D036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30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=1.21</m:t>
          </m:r>
        </m:oMath>
      </m:oMathPara>
    </w:p>
    <w:p w14:paraId="7F208D11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30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tan20=1.18</m:t>
          </m:r>
        </m:oMath>
      </m:oMathPara>
    </w:p>
    <w:p w14:paraId="1ED0C322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30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=0.8</m:t>
          </m:r>
        </m:oMath>
      </m:oMathPara>
    </w:p>
    <w:p w14:paraId="49DAAFDD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65999A2F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=1.029      </m:t>
          </m:r>
        </m:oMath>
      </m:oMathPara>
    </w:p>
    <w:p w14:paraId="50BCE24D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=1.023    </m:t>
          </m:r>
        </m:oMath>
      </m:oMathPara>
    </w:p>
    <w:p w14:paraId="79428D05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0928EBFC" w14:textId="77777777" w:rsidR="000F0315" w:rsidRPr="003E25F0" w:rsidRDefault="000F0315" w:rsidP="000F0315">
      <w:pPr>
        <w:bidi/>
        <w:rPr>
          <w:rFonts w:cs="B Nazanin"/>
          <w:sz w:val="28"/>
          <w:szCs w:val="28"/>
          <w:rtl/>
          <w:lang w:bidi="fa-IR"/>
        </w:rPr>
      </w:pPr>
    </w:p>
    <w:p w14:paraId="01F1DD12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=0.5×23.36×1×2.9×0.8×1+10000×6.4×1.18×1.023+1500×14.8×1.21×1.044=105328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36BAA9B2" w14:textId="77777777" w:rsidR="000F0315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≅10.5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320CE750" w14:textId="77777777" w:rsidR="00A421B0" w:rsidRPr="003E25F0" w:rsidRDefault="00A421B0" w:rsidP="0055491D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3412A3C8" w14:textId="77777777" w:rsidR="00013CF7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=0.5×23.36×1×2.9×0.8×1+20000×6.4×1.18×1.023+1500×14.8×1.21×1.044=182585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4A220094" w14:textId="77777777" w:rsidR="00013CF7" w:rsidRPr="003E25F0" w:rsidRDefault="00000000" w:rsidP="00A421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≅18.2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lang w:bidi="fa-IR"/>
            </w:rPr>
            <m:t>=1.54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157D0E34" w14:textId="77777777" w:rsidR="00A421B0" w:rsidRPr="003E25F0" w:rsidRDefault="00A421B0" w:rsidP="0055491D">
      <w:pP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79968B99" w14:textId="77777777" w:rsidR="003A4DEC" w:rsidRPr="003E25F0" w:rsidRDefault="003A4DEC" w:rsidP="003A4DEC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1F765AF4" w14:textId="77777777" w:rsidR="00013CF7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926"/>
        </w:tabs>
        <w:spacing w:line="360" w:lineRule="auto"/>
        <w:ind w:left="567"/>
        <w:jc w:val="center"/>
        <w:rPr>
          <w:rFonts w:cs="B Nazanin"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=0.5×23.36×1×2.9×0.8×1+30000×6.4×1.18×1.023+1500×14.8×1.21×1.044=259842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1A8C0B8C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≅25.9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09A3C996" w14:textId="77777777" w:rsidR="00372FF6" w:rsidRPr="003E25F0" w:rsidRDefault="00372FF6" w:rsidP="0055491D">
      <w:pP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6B793D28" w14:textId="77777777" w:rsidR="00372FF6" w:rsidRPr="003E25F0" w:rsidRDefault="00372FF6" w:rsidP="000B001B">
      <w:pPr>
        <w:bidi/>
        <w:spacing w:line="360" w:lineRule="auto"/>
        <w:ind w:right="851" w:firstLine="720"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252C142E" w14:textId="77777777" w:rsidR="00372FF6" w:rsidRPr="003E25F0" w:rsidRDefault="00372FF6" w:rsidP="00372FF6">
      <w:pPr>
        <w:bidi/>
        <w:spacing w:line="360" w:lineRule="auto"/>
        <w:ind w:right="851" w:firstLine="720"/>
        <w:jc w:val="both"/>
        <w:rPr>
          <w:rFonts w:cs="B Nazanin"/>
          <w:sz w:val="28"/>
          <w:szCs w:val="28"/>
          <w:rtl/>
          <w:lang w:bidi="fa-IR"/>
        </w:rPr>
      </w:pPr>
    </w:p>
    <w:p w14:paraId="270EEAE0" w14:textId="77777777" w:rsidR="000F0315" w:rsidRPr="003E25F0" w:rsidRDefault="00DE2AD8" w:rsidP="00372FF6">
      <w:pPr>
        <w:bidi/>
        <w:spacing w:line="360" w:lineRule="auto"/>
        <w:ind w:right="851" w:firstLine="720"/>
        <w:jc w:val="center"/>
        <w:rPr>
          <w:rFonts w:eastAsiaTheme="minorEastAsia"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B=20 m</m:t>
        </m:r>
      </m:oMath>
      <w:r w:rsidR="000F0315"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L=40 m</m:t>
        </m:r>
      </m:oMath>
      <w:r w:rsidR="000F0315"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025555C4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1EC7F122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777A7047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2F325D36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3A2EBF8D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40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=1.21</m:t>
          </m:r>
        </m:oMath>
      </m:oMathPara>
    </w:p>
    <w:p w14:paraId="2E776362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40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tan20=1.18</m:t>
          </m:r>
        </m:oMath>
      </m:oMathPara>
    </w:p>
    <w:p w14:paraId="352C744E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40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=0.8</m:t>
          </m:r>
        </m:oMath>
      </m:oMathPara>
    </w:p>
    <w:p w14:paraId="057695AD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3158D04F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=1.022      </m:t>
          </m:r>
        </m:oMath>
      </m:oMathPara>
    </w:p>
    <w:p w14:paraId="373C44F6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=1.017    </m:t>
          </m:r>
        </m:oMath>
      </m:oMathPara>
    </w:p>
    <w:p w14:paraId="1E2E582D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72F982C6" w14:textId="77777777" w:rsidR="000F0315" w:rsidRPr="003E25F0" w:rsidRDefault="000F0315" w:rsidP="000F0315">
      <w:pPr>
        <w:bidi/>
        <w:rPr>
          <w:rFonts w:cs="B Nazanin"/>
          <w:sz w:val="28"/>
          <w:szCs w:val="28"/>
          <w:rtl/>
          <w:lang w:bidi="fa-IR"/>
        </w:rPr>
      </w:pPr>
    </w:p>
    <w:p w14:paraId="691ACA42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=0.5×23.36×1×2.9×0.8×1+10000×6.4×1.18×1.017+1500×14.8×1.21×1.022=104284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43CE2835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≅10.4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56E9581D" w14:textId="77777777" w:rsidR="00372FF6" w:rsidRPr="003E25F0" w:rsidRDefault="00372FF6" w:rsidP="008962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50E628BA" w14:textId="77777777" w:rsidR="003A4DEC" w:rsidRPr="003E25F0" w:rsidRDefault="003A4DEC" w:rsidP="003A4DEC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28B53965" w14:textId="77777777" w:rsidR="00470F31" w:rsidRPr="003E25F0" w:rsidRDefault="00470F31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r>
            <w:rPr>
              <w:rFonts w:ascii="Cambria Math" w:hAnsi="Cambria Math" w:cs="B Nazanin"/>
              <w:lang w:bidi="fa-IR"/>
            </w:rPr>
            <m:t xml:space="preserve"> </m:t>
          </m:r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=0.5×23.36×1×2.9×0.8×1+20000×6.4×1.18×1.017+1500×14.8×1.21×1.022=104284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4B6798A7" w14:textId="77777777" w:rsidR="00470F31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≅10.4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60582B03" w14:textId="77777777" w:rsidR="00372FF6" w:rsidRPr="003E25F0" w:rsidRDefault="00372FF6" w:rsidP="008962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317704F5" w14:textId="77777777" w:rsidR="000F0315" w:rsidRPr="003E25F0" w:rsidRDefault="000F0315" w:rsidP="000F0315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3E05EFF0" w14:textId="77777777" w:rsidR="00470F31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=0.5×23.36×1×2.9×0.8×1+30000×6.4×1.18×1.017+1500×14.8×1.21×1.022=257891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04D2A83A" w14:textId="77777777" w:rsidR="00470F31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≅25.7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208C6AFA" w14:textId="77777777" w:rsidR="00372FF6" w:rsidRPr="003E25F0" w:rsidRDefault="00372FF6" w:rsidP="0089626F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45F0AB3F" w14:textId="77777777" w:rsidR="00470F31" w:rsidRPr="003E25F0" w:rsidRDefault="00470F31" w:rsidP="00470F31">
      <w:pPr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3CE67318" w14:textId="77777777" w:rsidR="00372FF6" w:rsidRPr="003E25F0" w:rsidRDefault="00372FF6" w:rsidP="00372FF6">
      <w:pPr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6FDA2613" w14:textId="77777777" w:rsidR="000F0315" w:rsidRPr="003E25F0" w:rsidRDefault="00DE2AD8" w:rsidP="00372FF6">
      <w:pPr>
        <w:bidi/>
        <w:spacing w:line="360" w:lineRule="auto"/>
        <w:ind w:right="851" w:firstLine="720"/>
        <w:jc w:val="center"/>
        <w:rPr>
          <w:rFonts w:cs="B Nazanin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lastRenderedPageBreak/>
          <m:t>B=25 m</m:t>
        </m:r>
      </m:oMath>
      <w:r w:rsidR="000F0315"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eastAsiaTheme="minorEastAsia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L=50 m</m:t>
        </m:r>
      </m:oMath>
      <w:r w:rsidR="000F0315" w:rsidRPr="003E25F0">
        <w:rPr>
          <w:rFonts w:eastAsiaTheme="minorEastAsia" w:cs="B Nazanin" w:hint="cs"/>
          <w:color w:val="476166" w:themeColor="accent1"/>
          <w:sz w:val="28"/>
          <w:szCs w:val="28"/>
          <w:rtl/>
          <w:lang w:bidi="fa-I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و </w:t>
      </w:r>
      <m:oMath>
        <m:r>
          <w:rPr>
            <w:rFonts w:ascii="Cambria Math" w:hAnsi="Cambria Math" w:cs="B Nazanin"/>
            <w:color w:val="476166" w:themeColor="accent1"/>
            <w:sz w:val="28"/>
            <w:szCs w:val="28"/>
            <w:lang w:bidi="fa-IR"/>
            <w14:shadow w14:blurRad="38100" w14:dist="25400" w14:dir="5400000" w14:sx="100000" w14:sy="100000" w14:kx="0" w14:ky="0" w14:algn="ctr">
              <w14:srgbClr w14:val="6E747A">
                <w14:alpha w14:val="57000"/>
              </w14:srgbClr>
            </w14:shadow>
            <w14:textOutline w14:w="0" w14:cap="flat" w14:cmpd="sng" w14:algn="ctr">
              <w14:noFill/>
              <w14:prstDash w14:val="solid"/>
              <w14:round/>
            </w14:textOutline>
          </w:rPr>
          <m:t>D=1.1 m</m:t>
        </m:r>
      </m:oMath>
    </w:p>
    <w:p w14:paraId="1EF39640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π.tan∅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∅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hAnsi="Cambria Math" w:cs="B Nazanin"/>
              <w:lang w:bidi="fa-IR"/>
            </w:rPr>
            <m:t>=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e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π.tan20</m:t>
              </m:r>
            </m:sup>
          </m:sSup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π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4</m:t>
                  </m:r>
                </m:den>
              </m:f>
              <m:r>
                <w:rPr>
                  <w:rFonts w:ascii="Cambria Math" w:hAnsi="Cambria Math" w:cs="B Nazanin"/>
                  <w:lang w:bidi="fa-IR"/>
                </w:rPr>
                <m:t>+</m:t>
              </m:r>
              <m:f>
                <m:fPr>
                  <m:ctrlPr>
                    <w:rPr>
                      <w:rFonts w:ascii="Cambria Math" w:hAnsi="Cambria Math" w:cs="B Nazanin"/>
                      <w:i/>
                      <w:lang w:bidi="fa-IR"/>
                    </w:rPr>
                  </m:ctrlPr>
                </m:fPr>
                <m:num>
                  <m:r>
                    <w:rPr>
                      <w:rFonts w:ascii="Cambria Math" w:hAnsi="Cambria Math" w:cs="B Nazanin"/>
                      <w:lang w:bidi="fa-IR"/>
                    </w:rPr>
                    <m:t>20</m:t>
                  </m:r>
                </m:num>
                <m:den>
                  <m:r>
                    <w:rPr>
                      <w:rFonts w:ascii="Cambria Math" w:hAnsi="Cambria Math" w:cs="B Nazanin"/>
                      <w:lang w:bidi="fa-IR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B Nazanin"/>
              <w:lang w:bidi="fa-IR"/>
            </w:rPr>
            <m:t>=6.4</m:t>
          </m:r>
        </m:oMath>
      </m:oMathPara>
    </w:p>
    <w:p w14:paraId="01D7C5BC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hAnsi="Cambria Math" w:cs="B Nazanin"/>
              <w:lang w:bidi="fa-IR"/>
            </w:rPr>
            <m:t>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cotg∅=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hAnsi="Cambria Math" w:cs="B Nazanin"/>
              <w:lang w:bidi="fa-IR"/>
            </w:rPr>
            <m:t>cotg20=14.8</m:t>
          </m:r>
        </m:oMath>
      </m:oMathPara>
    </w:p>
    <w:p w14:paraId="4DC95E6A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N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  <m:r>
                <w:rPr>
                  <w:rFonts w:ascii="Cambria Math" w:hAnsi="Cambria Math" w:cs="B Nazanin"/>
                  <w:lang w:bidi="fa-IR"/>
                </w:rPr>
                <m:t>-1</m:t>
              </m:r>
            </m:e>
          </m:d>
          <m:r>
            <w:rPr>
              <w:rFonts w:ascii="Cambria Math" w:hAnsi="Cambria Math" w:cs="B Nazanin"/>
              <w:lang w:bidi="fa-IR"/>
            </w:rPr>
            <m:t>tan∅</m:t>
          </m:r>
          <m:r>
            <w:rPr>
              <w:rFonts w:ascii="Cambria Math" w:eastAsiaTheme="minorEastAsia" w:hAnsi="Cambria Math" w:cs="B Nazanin"/>
              <w:lang w:bidi="fa-IR"/>
            </w:rPr>
            <m:t>=1.5</m:t>
          </m:r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6.4-1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>tan20=2.9</m:t>
          </m:r>
        </m:oMath>
      </m:oMathPara>
    </w:p>
    <w:p w14:paraId="4137ED4A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19970621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B Nazanin"/>
                      <w:lang w:bidi="fa-IR"/>
                    </w:rPr>
                  </m:ctrlPr>
                </m:sSubPr>
                <m:e>
                  <m:r>
                    <w:rPr>
                      <w:rFonts w:ascii="Cambria Math" w:hAnsi="Cambria Math" w:cs="B Nazanin"/>
                      <w:lang w:bidi="fa-IR"/>
                    </w:rPr>
                    <m:t>N</m:t>
                  </m:r>
                </m:e>
                <m:sub>
                  <m:r>
                    <w:rPr>
                      <w:rFonts w:ascii="Cambria Math" w:hAnsi="Cambria Math" w:cs="B Nazanin"/>
                      <w:lang w:bidi="fa-IR"/>
                    </w:rPr>
                    <m:t>C</m:t>
                  </m:r>
                </m:sub>
              </m:sSub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6.4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14.8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∙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50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=1.21</m:t>
          </m:r>
        </m:oMath>
      </m:oMathPara>
    </w:p>
    <w:p w14:paraId="51D2D616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tan∅=1+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50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tan20=1.18</m:t>
          </m:r>
        </m:oMath>
      </m:oMathPara>
    </w:p>
    <w:p w14:paraId="206BE961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S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L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=1-0.4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50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=0.8</m:t>
          </m:r>
        </m:oMath>
      </m:oMathPara>
    </w:p>
    <w:p w14:paraId="66E4EA7B" w14:textId="77777777" w:rsidR="000F0315" w:rsidRPr="003E25F0" w:rsidRDefault="000F0315" w:rsidP="000F0315">
      <w:pPr>
        <w:spacing w:line="360" w:lineRule="auto"/>
        <w:ind w:left="709" w:right="851"/>
        <w:jc w:val="both"/>
        <w:rPr>
          <w:rFonts w:eastAsiaTheme="minorEastAsia" w:cs="B Nazanin"/>
          <w:sz w:val="28"/>
          <w:szCs w:val="28"/>
          <w:lang w:bidi="fa-IR"/>
        </w:rPr>
      </w:pPr>
    </w:p>
    <w:p w14:paraId="77044C05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c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=1+0.4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=1.017      </m:t>
          </m:r>
        </m:oMath>
      </m:oMathPara>
    </w:p>
    <w:p w14:paraId="7AE545C3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709" w:right="851" w:firstLine="11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d>
            <m:d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d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D≤B</m:t>
              </m:r>
            </m:e>
          </m:d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q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=1+2tan∅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(1-sin∅)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B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= 1+2tan20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(1-sin20)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 xml:space="preserve"> 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1.1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25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 xml:space="preserve">=1.013    </m:t>
          </m:r>
        </m:oMath>
      </m:oMathPara>
    </w:p>
    <w:p w14:paraId="48B2440C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685" w:right="851" w:firstLine="35"/>
        <w:jc w:val="both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d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γ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=1</m:t>
          </m:r>
        </m:oMath>
      </m:oMathPara>
    </w:p>
    <w:p w14:paraId="79E96416" w14:textId="77777777" w:rsidR="000F0315" w:rsidRPr="003E25F0" w:rsidRDefault="000F0315" w:rsidP="000F0315">
      <w:pPr>
        <w:bidi/>
        <w:rPr>
          <w:rFonts w:cs="B Nazanin"/>
          <w:sz w:val="28"/>
          <w:szCs w:val="28"/>
          <w:rtl/>
          <w:lang w:bidi="fa-IR"/>
        </w:rPr>
      </w:pPr>
    </w:p>
    <w:p w14:paraId="09B19722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ParaPr>
          <m:jc m:val="center"/>
        </m:oMathParaPr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=1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=0.5×23.36×1×2.9×0.8×1+10000×6.4×1.18×1.013+1500×14.8×1.21×1.017=103847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7CFF9FA1" w14:textId="77777777" w:rsidR="000F0315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≅10.4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759BF11A" w14:textId="77777777" w:rsidR="00372FF6" w:rsidRPr="003E25F0" w:rsidRDefault="00372FF6" w:rsidP="006706E3">
      <w:pPr>
        <w:tabs>
          <w:tab w:val="left" w:pos="6643"/>
        </w:tabs>
        <w:ind w:left="567"/>
        <w:jc w:val="center"/>
        <w:rPr>
          <w:rFonts w:cs="B Nazanin"/>
          <w:sz w:val="28"/>
          <w:szCs w:val="28"/>
          <w:rtl/>
          <w:lang w:bidi="fa-IR"/>
        </w:rPr>
      </w:pPr>
    </w:p>
    <w:p w14:paraId="7A7D57F8" w14:textId="77777777" w:rsidR="000F0315" w:rsidRPr="003E25F0" w:rsidRDefault="000F0315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/>
        <w:jc w:val="center"/>
        <w:rPr>
          <w:rFonts w:cs="B Nazanin"/>
          <w:rtl/>
          <w:lang w:bidi="fa-IR"/>
        </w:rPr>
      </w:pPr>
    </w:p>
    <w:p w14:paraId="35A4CA18" w14:textId="77777777" w:rsidR="004428E0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center"/>
        <w:rPr>
          <w:rFonts w:cs="B Nazanin"/>
          <w:b/>
          <w:bCs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=2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=0.5×23.36×1×2.9×0.8×1+20000×6.4×1.18×1.013+1500×14.8×1.21×1.017=180349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0DE9BE15" w14:textId="77777777" w:rsidR="004428E0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≅18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</m:oMath>
      </m:oMathPara>
    </w:p>
    <w:p w14:paraId="5B2DEA6B" w14:textId="77777777" w:rsidR="00372FF6" w:rsidRPr="003E25F0" w:rsidRDefault="00372FF6" w:rsidP="006706E3">
      <w:pPr>
        <w:tabs>
          <w:tab w:val="left" w:pos="6643"/>
        </w:tabs>
        <w:ind w:left="567"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0B86ECF5" w14:textId="77777777" w:rsidR="000F0315" w:rsidRPr="003E25F0" w:rsidRDefault="000F0315" w:rsidP="000F0315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523D1D90" w14:textId="77777777" w:rsidR="004428E0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278"/>
        </w:tabs>
        <w:bidi/>
        <w:spacing w:line="360" w:lineRule="auto"/>
        <w:ind w:left="850" w:right="850"/>
        <w:jc w:val="both"/>
        <w:rPr>
          <w:rFonts w:cs="B Nazanin"/>
          <w:b/>
          <w:bCs/>
          <w:rtl/>
          <w:lang w:bidi="fa-IR"/>
        </w:rPr>
      </w:pPr>
      <m:oMathPara>
        <m:oMath>
          <m:acc>
            <m:accPr>
              <m:chr m:val="̅"/>
              <m:ctrlPr>
                <w:rPr>
                  <w:rFonts w:ascii="Cambria Math" w:hAnsi="Cambria Math" w:cs="B Nazanin"/>
                  <w:i/>
                  <w:lang w:bidi="fa-IR"/>
                </w:rPr>
              </m:ctrlPr>
            </m:acc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</m:acc>
          <m:r>
            <w:rPr>
              <w:rFonts w:ascii="Cambria Math" w:hAnsi="Cambria Math" w:cs="B Nazanin"/>
              <w:lang w:bidi="fa-IR"/>
            </w:rPr>
            <m:t>=3 →</m:t>
          </m:r>
          <m:sSub>
            <m:sSub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lang w:bidi="fa-IR"/>
            </w:rPr>
            <m:t>=0.5×23.36×1×2.9×0.8×1+30000×6.4×1.18×1.013+1500×14.8×1.21×1.017=256851 kg/</m:t>
          </m:r>
          <m:sSup>
            <m:sSupPr>
              <m:ctrlPr>
                <w:rPr>
                  <w:rFonts w:ascii="Cambria Math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lang w:bidi="fa-IR"/>
                </w:rPr>
                <m:t>2</m:t>
              </m:r>
            </m:sup>
          </m:sSup>
        </m:oMath>
      </m:oMathPara>
    </w:p>
    <w:p w14:paraId="0DA3FDC0" w14:textId="77777777" w:rsidR="004428E0" w:rsidRPr="003E25F0" w:rsidRDefault="00000000" w:rsidP="00372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6643"/>
        </w:tabs>
        <w:ind w:left="567"/>
        <w:jc w:val="center"/>
        <w:rPr>
          <w:rFonts w:cs="B Nazanin"/>
          <w:rtl/>
          <w:lang w:bidi="fa-IR"/>
        </w:rPr>
      </w:pPr>
      <m:oMathPara>
        <m:oMath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u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≅25.6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highlight w:val="green"/>
              <w:lang w:bidi="fa-IR"/>
            </w:rPr>
            <m:t xml:space="preserve">&gt; </m:t>
          </m:r>
          <m:sSub>
            <m:sSub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b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q</m:t>
              </m:r>
            </m:e>
            <m:sub>
              <m:r>
                <w:rPr>
                  <w:rFonts w:ascii="Cambria Math" w:hAnsi="Cambria Math" w:cs="B Nazanin"/>
                  <w:highlight w:val="green"/>
                  <w:lang w:bidi="fa-IR"/>
                </w:rPr>
                <m:t>a</m:t>
              </m:r>
            </m:sub>
          </m:sSub>
          <m:r>
            <w:rPr>
              <w:rFonts w:ascii="Cambria Math" w:hAnsi="Cambria Math" w:cs="B Nazanin"/>
              <w:highlight w:val="green"/>
              <w:lang w:bidi="fa-IR"/>
            </w:rPr>
            <m:t>=1.52 kg/</m:t>
          </m:r>
          <m:sSup>
            <m:sSupPr>
              <m:ctrlPr>
                <w:rPr>
                  <w:rFonts w:ascii="Cambria Math" w:hAnsi="Cambria Math" w:cs="B Nazanin"/>
                  <w:i/>
                  <w:highlight w:val="green"/>
                  <w:lang w:bidi="fa-IR"/>
                </w:rPr>
              </m:ctrlPr>
            </m:sSupPr>
            <m:e>
              <m:r>
                <w:rPr>
                  <w:rFonts w:ascii="Cambria Math" w:hAnsi="Cambria Math" w:cs="B Nazanin"/>
                  <w:highlight w:val="green"/>
                  <w:lang w:bidi="fa-IR"/>
                </w:rPr>
                <m:t>cm</m:t>
              </m:r>
            </m:e>
            <m:sup>
              <m:r>
                <w:rPr>
                  <w:rFonts w:ascii="Cambria Math" w:hAnsi="Cambria Math" w:cs="B Nazanin"/>
                  <w:highlight w:val="green"/>
                  <w:lang w:bidi="fa-IR"/>
                </w:rPr>
                <m:t>2</m:t>
              </m:r>
            </m:sup>
          </m:sSup>
          <m:r>
            <w:rPr>
              <w:rFonts w:ascii="Cambria Math" w:hAnsi="Cambria Math" w:cs="B Nazanin"/>
              <w:lang w:bidi="fa-IR"/>
            </w:rPr>
            <m:t xml:space="preserve"> </m:t>
          </m:r>
        </m:oMath>
      </m:oMathPara>
    </w:p>
    <w:p w14:paraId="674A5975" w14:textId="77777777" w:rsidR="004428E0" w:rsidRPr="003E25F0" w:rsidRDefault="004428E0" w:rsidP="004428E0">
      <w:pPr>
        <w:bidi/>
        <w:jc w:val="center"/>
        <w:rPr>
          <w:rFonts w:cs="B Nazanin"/>
          <w:sz w:val="28"/>
          <w:szCs w:val="28"/>
          <w:rtl/>
          <w:lang w:bidi="fa-IR"/>
        </w:rPr>
      </w:pPr>
    </w:p>
    <w:p w14:paraId="2A56CBE0" w14:textId="77777777" w:rsidR="00981562" w:rsidRPr="003E25F0" w:rsidRDefault="00981562" w:rsidP="00981562">
      <w:pPr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5ED81934" w14:textId="77777777" w:rsidR="00372FF6" w:rsidRPr="003E25F0" w:rsidRDefault="00372FF6" w:rsidP="00372FF6">
      <w:pPr>
        <w:bidi/>
        <w:jc w:val="center"/>
        <w:rPr>
          <w:rFonts w:eastAsiaTheme="minorEastAsia" w:cs="B Nazanin"/>
          <w:sz w:val="28"/>
          <w:szCs w:val="28"/>
          <w:rtl/>
          <w:lang w:bidi="fa-IR"/>
        </w:rPr>
      </w:pPr>
    </w:p>
    <w:p w14:paraId="234BCF03" w14:textId="77777777" w:rsidR="00AD4060" w:rsidRPr="003E25F0" w:rsidRDefault="00AD4060" w:rsidP="00372FF6">
      <w:pPr>
        <w:bidi/>
        <w:jc w:val="both"/>
        <w:rPr>
          <w:rFonts w:eastAsiaTheme="minorEastAsia" w:cs="B Nazanin"/>
          <w:b/>
          <w:bCs/>
          <w:sz w:val="28"/>
          <w:szCs w:val="28"/>
          <w:lang w:bidi="fa-IR"/>
        </w:rPr>
      </w:pP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lastRenderedPageBreak/>
        <w:t>زاویه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اصطکاک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داخلی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و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چسبندگی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معادل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خاک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در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شرایط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آزمایش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سه</w:t>
      </w:r>
      <w:r w:rsidRPr="003E25F0">
        <w:rPr>
          <w:rFonts w:eastAsiaTheme="minorEastAsia" w:cs="B Nazanin"/>
          <w:b/>
          <w:bCs/>
          <w:sz w:val="28"/>
          <w:szCs w:val="28"/>
          <w:highlight w:val="yellow"/>
          <w:rtl/>
          <w:lang w:bidi="fa-IR"/>
        </w:rPr>
        <w:t xml:space="preserve"> </w:t>
      </w:r>
      <w:r w:rsidRPr="003E25F0">
        <w:rPr>
          <w:rFonts w:eastAsiaTheme="minorEastAsia" w:cs="B Nazanin" w:hint="cs"/>
          <w:b/>
          <w:bCs/>
          <w:sz w:val="28"/>
          <w:szCs w:val="28"/>
          <w:highlight w:val="yellow"/>
          <w:rtl/>
          <w:lang w:bidi="fa-IR"/>
        </w:rPr>
        <w:t>محوری</w:t>
      </w:r>
    </w:p>
    <w:p w14:paraId="2E5167E1" w14:textId="77777777" w:rsidR="00AD4060" w:rsidRPr="003E25F0" w:rsidRDefault="00AD4060" w:rsidP="00AD4060">
      <w:pPr>
        <w:bidi/>
        <w:rPr>
          <w:rFonts w:eastAsiaTheme="minorEastAsia" w:cs="B Nazanin"/>
          <w:sz w:val="28"/>
          <w:szCs w:val="28"/>
          <w:lang w:bidi="fa-IR"/>
        </w:rPr>
      </w:pPr>
    </w:p>
    <w:p w14:paraId="040AE8A6" w14:textId="77777777" w:rsidR="00660879" w:rsidRPr="003E25F0" w:rsidRDefault="00660879" w:rsidP="00660879">
      <w:pPr>
        <w:tabs>
          <w:tab w:val="left" w:pos="4694"/>
        </w:tabs>
        <w:bidi/>
        <w:rPr>
          <w:rFonts w:eastAsiaTheme="minorEastAsia" w:cs="B Nazanin"/>
          <w:sz w:val="28"/>
          <w:szCs w:val="28"/>
          <w:lang w:bidi="fa-IR"/>
        </w:rPr>
      </w:pPr>
      <w:r w:rsidRPr="003E25F0">
        <w:rPr>
          <w:rFonts w:eastAsiaTheme="minorEastAsia" w:cs="B Nazanin"/>
          <w:sz w:val="28"/>
          <w:szCs w:val="28"/>
          <w:rtl/>
          <w:lang w:bidi="fa-IR"/>
        </w:rPr>
        <w:tab/>
      </w:r>
      <w:r w:rsidRPr="003E25F0">
        <w:rPr>
          <w:rFonts w:cs="B Nazanin"/>
          <w:noProof/>
        </w:rPr>
        <w:drawing>
          <wp:inline distT="0" distB="0" distL="0" distR="0" wp14:anchorId="34031889" wp14:editId="75D0FF88">
            <wp:extent cx="5540669" cy="3416199"/>
            <wp:effectExtent l="152400" t="152400" r="365125" b="3562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50751" cy="34224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18BEDD7" w14:textId="77777777" w:rsidR="00372FF6" w:rsidRPr="003E25F0" w:rsidRDefault="00660879" w:rsidP="00660879">
      <w:pPr>
        <w:tabs>
          <w:tab w:val="left" w:pos="927"/>
        </w:tabs>
        <w:bidi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eastAsiaTheme="minorEastAsia" w:cs="B Nazanin"/>
          <w:sz w:val="28"/>
          <w:szCs w:val="28"/>
          <w:rtl/>
          <w:lang w:bidi="fa-IR"/>
        </w:rPr>
        <w:tab/>
      </w:r>
      <w:r w:rsidR="00A34CD1" w:rsidRPr="003E25F0">
        <w:rPr>
          <w:rFonts w:cs="B Nazanin"/>
          <w:noProof/>
        </w:rPr>
        <w:drawing>
          <wp:inline distT="0" distB="0" distL="0" distR="0" wp14:anchorId="6DE7F459" wp14:editId="7695E28E">
            <wp:extent cx="5585206" cy="3605889"/>
            <wp:effectExtent l="152400" t="152400" r="358775" b="3568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90696" cy="360943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60301A29" w14:textId="77777777" w:rsidR="00E86ED2" w:rsidRPr="003E25F0" w:rsidRDefault="00E86ED2" w:rsidP="00A34CD1">
      <w:pPr>
        <w:tabs>
          <w:tab w:val="left" w:pos="927"/>
        </w:tabs>
        <w:bidi/>
        <w:rPr>
          <w:rFonts w:eastAsiaTheme="minorEastAsia" w:cs="B Nazanin"/>
          <w:sz w:val="28"/>
          <w:szCs w:val="28"/>
          <w:lang w:bidi="fa-IR"/>
        </w:rPr>
      </w:pPr>
      <w:r w:rsidRPr="003E25F0">
        <w:rPr>
          <w:rFonts w:cs="B Nazanin"/>
          <w:noProof/>
        </w:rPr>
        <w:lastRenderedPageBreak/>
        <w:drawing>
          <wp:inline distT="0" distB="0" distL="0" distR="0" wp14:anchorId="6F2154E6" wp14:editId="6CC2EA5F">
            <wp:extent cx="5760771" cy="2433439"/>
            <wp:effectExtent l="152400" t="152400" r="354330" b="36703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70759" cy="243765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068748E" w14:textId="77777777" w:rsidR="00A34CD1" w:rsidRPr="003E25F0" w:rsidRDefault="00A34CD1" w:rsidP="00E86ED2">
      <w:pPr>
        <w:bidi/>
        <w:ind w:firstLine="720"/>
        <w:rPr>
          <w:rFonts w:eastAsiaTheme="minorEastAsia" w:cs="B Nazanin"/>
          <w:sz w:val="28"/>
          <w:szCs w:val="28"/>
          <w:lang w:bidi="fa-IR"/>
        </w:rPr>
      </w:pPr>
    </w:p>
    <w:p w14:paraId="324C4760" w14:textId="77777777" w:rsidR="006D6073" w:rsidRPr="003E25F0" w:rsidRDefault="006D6073" w:rsidP="006D6073">
      <w:pPr>
        <w:bidi/>
        <w:ind w:firstLine="720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sz w:val="28"/>
          <w:szCs w:val="28"/>
          <w:rtl/>
          <w:lang w:bidi="fa-IR"/>
        </w:rPr>
        <w:t>تنش همه جانبه و تفاضل تنش از نتایج آزمایش سه محوری برداشت می</w:t>
      </w:r>
      <w:r w:rsidRPr="003E25F0">
        <w:rPr>
          <w:rFonts w:eastAsiaTheme="minorEastAsia" w:cs="B Nazanin"/>
          <w:sz w:val="28"/>
          <w:szCs w:val="28"/>
          <w:rtl/>
          <w:lang w:bidi="fa-IR"/>
        </w:rPr>
        <w:softHyphen/>
      </w:r>
      <w:r w:rsidRPr="003E25F0">
        <w:rPr>
          <w:rFonts w:eastAsiaTheme="minorEastAsia" w:cs="B Nazanin" w:hint="cs"/>
          <w:sz w:val="28"/>
          <w:szCs w:val="28"/>
          <w:rtl/>
          <w:lang w:bidi="fa-IR"/>
        </w:rPr>
        <w:t>شود:</w:t>
      </w:r>
    </w:p>
    <w:p w14:paraId="335AF4E8" w14:textId="77777777" w:rsidR="0094559F" w:rsidRPr="003E25F0" w:rsidRDefault="0094559F" w:rsidP="0094559F">
      <w:pPr>
        <w:bidi/>
        <w:ind w:firstLine="720"/>
        <w:rPr>
          <w:rFonts w:eastAsiaTheme="minorEastAsia" w:cs="B Nazanin"/>
          <w:sz w:val="28"/>
          <w:szCs w:val="28"/>
          <w:rtl/>
          <w:lang w:bidi="fa-IR"/>
        </w:rPr>
      </w:pPr>
    </w:p>
    <w:p w14:paraId="4372499D" w14:textId="77777777" w:rsidR="0094559F" w:rsidRPr="003E25F0" w:rsidRDefault="0094559F" w:rsidP="0094559F">
      <w:pPr>
        <w:bidi/>
        <w:ind w:firstLine="720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sz w:val="28"/>
          <w:szCs w:val="28"/>
          <w:rtl/>
          <w:lang w:bidi="fa-IR"/>
        </w:rPr>
        <w:t>برای عمق 54 متری</w:t>
      </w:r>
    </w:p>
    <w:p w14:paraId="127EE401" w14:textId="77777777" w:rsidR="006D6073" w:rsidRPr="003E25F0" w:rsidRDefault="0074286F" w:rsidP="006D6073">
      <w:pPr>
        <w:bidi/>
        <w:ind w:firstLine="720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cs="B Nazanin"/>
          <w:noProof/>
        </w:rPr>
        <w:drawing>
          <wp:inline distT="0" distB="0" distL="0" distR="0" wp14:anchorId="0CA6313B" wp14:editId="5EBB5B81">
            <wp:extent cx="5070271" cy="4366781"/>
            <wp:effectExtent l="152400" t="152400" r="359410" b="3581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76629" cy="437225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8FDB748" w14:textId="77777777" w:rsidR="00FB04B0" w:rsidRPr="003E25F0" w:rsidRDefault="00000000" w:rsidP="00E86ED2">
      <w:pPr>
        <w:bidi/>
        <w:ind w:firstLine="720"/>
        <w:rPr>
          <w:rFonts w:eastAsiaTheme="minorEastAsia" w:cs="B Nazanin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3</m:t>
              </m:r>
            </m:sub>
          </m:sSub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θ</m:t>
          </m:r>
        </m:oMath>
      </m:oMathPara>
    </w:p>
    <w:p w14:paraId="286D127C" w14:textId="77777777" w:rsidR="00FB04B0" w:rsidRPr="003E25F0" w:rsidRDefault="00FB04B0" w:rsidP="00FB04B0">
      <w:pPr>
        <w:bidi/>
        <w:rPr>
          <w:rFonts w:eastAsiaTheme="minorEastAsia" w:cs="B Nazanin"/>
          <w:lang w:bidi="fa-IR"/>
        </w:rPr>
      </w:pPr>
    </w:p>
    <w:p w14:paraId="7B6AE3E7" w14:textId="77777777" w:rsidR="00FB04B0" w:rsidRPr="003E25F0" w:rsidRDefault="00FB04B0" w:rsidP="00FB04B0">
      <w:pPr>
        <w:bidi/>
        <w:ind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B Nazanin"/>
              <w:lang w:bidi="fa-IR"/>
            </w:rPr>
            <w:lastRenderedPageBreak/>
            <m:t>1=1.61×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θ→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θ=0.6211</m:t>
          </m:r>
        </m:oMath>
      </m:oMathPara>
    </w:p>
    <w:p w14:paraId="4EB61259" w14:textId="77777777" w:rsidR="00FB04B0" w:rsidRPr="003E25F0" w:rsidRDefault="00FB04B0" w:rsidP="00FB04B0">
      <w:pPr>
        <w:bidi/>
        <w:jc w:val="center"/>
        <w:rPr>
          <w:rFonts w:eastAsiaTheme="minorEastAsia" w:cs="B Nazanin"/>
          <w:lang w:bidi="fa-IR"/>
        </w:rPr>
      </w:pPr>
    </w:p>
    <w:p w14:paraId="39EABCDF" w14:textId="77777777" w:rsidR="00FB04B0" w:rsidRPr="003E25F0" w:rsidRDefault="00FB04B0" w:rsidP="0094559F">
      <w:pPr>
        <w:bidi/>
        <w:ind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>tanθ=0.7811→θ=39.24</m:t>
          </m:r>
        </m:oMath>
      </m:oMathPara>
    </w:p>
    <w:p w14:paraId="7D5C76FF" w14:textId="77777777" w:rsidR="00FB04B0" w:rsidRPr="003E25F0" w:rsidRDefault="00FB04B0" w:rsidP="00FB04B0">
      <w:pPr>
        <w:bidi/>
        <w:ind w:firstLine="720"/>
        <w:rPr>
          <w:rFonts w:eastAsiaTheme="minorEastAsia" w:cs="B Nazanin"/>
          <w:lang w:bidi="fa-IR"/>
        </w:rPr>
      </w:pPr>
    </w:p>
    <w:p w14:paraId="5F4E197C" w14:textId="77777777" w:rsidR="00FB04B0" w:rsidRPr="003E25F0" w:rsidRDefault="00FB04B0" w:rsidP="00FB04B0">
      <w:pPr>
        <w:bidi/>
        <w:ind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 w:hint="cs"/>
              <w:rtl/>
              <w:lang w:bidi="fa-IR"/>
            </w:rPr>
            <m:t>θ</m:t>
          </m:r>
          <m:r>
            <w:rPr>
              <w:rFonts w:ascii="Cambria Math" w:eastAsiaTheme="minorEastAsia" w:hAnsi="Cambria Math" w:cs="B Nazanin"/>
              <w:lang w:bidi="fa-IR"/>
            </w:rPr>
            <m:t>=45+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→38.24=45+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→φ=14.52°</m:t>
          </m:r>
        </m:oMath>
      </m:oMathPara>
    </w:p>
    <w:p w14:paraId="523485D5" w14:textId="77777777" w:rsidR="00FB04B0" w:rsidRPr="003E25F0" w:rsidRDefault="00FB04B0" w:rsidP="00FB04B0">
      <w:pPr>
        <w:bidi/>
        <w:rPr>
          <w:rFonts w:eastAsiaTheme="minorEastAsia" w:cs="B Nazanin"/>
          <w:lang w:bidi="fa-IR"/>
        </w:rPr>
      </w:pPr>
    </w:p>
    <w:p w14:paraId="43FF29C6" w14:textId="77777777" w:rsidR="0094559F" w:rsidRPr="003E25F0" w:rsidRDefault="00000000" w:rsidP="0094559F">
      <w:pPr>
        <w:bidi/>
        <w:ind w:firstLine="720"/>
        <w:rPr>
          <w:rFonts w:eastAsiaTheme="minorEastAsia" w:cs="B Nazanin"/>
          <w:i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3</m:t>
              </m:r>
            </m:sub>
          </m:sSub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)+2Ctan(45+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</m:t>
          </m:r>
        </m:oMath>
      </m:oMathPara>
    </w:p>
    <w:p w14:paraId="2EF27243" w14:textId="77777777" w:rsidR="0094559F" w:rsidRPr="003E25F0" w:rsidRDefault="0094559F" w:rsidP="00FB04B0">
      <w:pPr>
        <w:bidi/>
        <w:jc w:val="center"/>
        <w:rPr>
          <w:rFonts w:eastAsiaTheme="minorEastAsia" w:cs="B Nazanin"/>
          <w:sz w:val="28"/>
          <w:szCs w:val="28"/>
          <w:lang w:bidi="fa-IR"/>
        </w:rPr>
      </w:pPr>
    </w:p>
    <w:p w14:paraId="26164C4F" w14:textId="77777777" w:rsidR="0094559F" w:rsidRPr="003E25F0" w:rsidRDefault="0094559F" w:rsidP="0094559F">
      <w:pPr>
        <w:bidi/>
        <w:rPr>
          <w:rFonts w:eastAsiaTheme="minorEastAsia" w:cs="B Nazanin"/>
          <w:sz w:val="28"/>
          <w:szCs w:val="28"/>
          <w:lang w:bidi="fa-IR"/>
        </w:rPr>
      </w:pPr>
    </w:p>
    <w:p w14:paraId="407A2F9E" w14:textId="77777777" w:rsidR="0094559F" w:rsidRPr="003E25F0" w:rsidRDefault="0094559F" w:rsidP="0094559F">
      <w:pPr>
        <w:bidi/>
        <w:ind w:firstLine="720"/>
        <w:rPr>
          <w:rFonts w:eastAsiaTheme="minorEastAsia" w:cs="B Nazanin"/>
          <w:i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lang w:bidi="fa-IR"/>
            </w:rPr>
            <m:t>1=</m:t>
          </m:r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>1.61×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14.52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)+2Ctan(45+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14.52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</m:t>
          </m:r>
        </m:oMath>
      </m:oMathPara>
    </w:p>
    <w:p w14:paraId="2A818DBA" w14:textId="77777777" w:rsidR="00E86ED2" w:rsidRPr="003E25F0" w:rsidRDefault="00E86ED2" w:rsidP="0094559F">
      <w:pPr>
        <w:bidi/>
        <w:jc w:val="center"/>
        <w:rPr>
          <w:rFonts w:eastAsiaTheme="minorEastAsia" w:cs="B Nazanin"/>
          <w:sz w:val="28"/>
          <w:szCs w:val="28"/>
          <w:lang w:bidi="fa-IR"/>
        </w:rPr>
      </w:pPr>
    </w:p>
    <w:p w14:paraId="4726DD6E" w14:textId="77777777" w:rsidR="0094559F" w:rsidRPr="003E25F0" w:rsidRDefault="0094559F" w:rsidP="0094559F">
      <w:pPr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c=0.34</m:t>
          </m:r>
        </m:oMath>
      </m:oMathPara>
    </w:p>
    <w:p w14:paraId="39099C07" w14:textId="77777777" w:rsidR="0094559F" w:rsidRPr="003E25F0" w:rsidRDefault="0094559F" w:rsidP="0094559F">
      <w:pPr>
        <w:bidi/>
        <w:rPr>
          <w:rFonts w:eastAsiaTheme="minorEastAsia" w:cs="B Nazanin"/>
          <w:sz w:val="28"/>
          <w:szCs w:val="28"/>
          <w:lang w:bidi="fa-IR"/>
        </w:rPr>
      </w:pPr>
    </w:p>
    <w:p w14:paraId="40B394EE" w14:textId="77777777" w:rsidR="0094559F" w:rsidRPr="003E25F0" w:rsidRDefault="0094559F" w:rsidP="0094559F">
      <w:pPr>
        <w:tabs>
          <w:tab w:val="left" w:pos="2114"/>
        </w:tabs>
        <w:bidi/>
        <w:jc w:val="both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eastAsiaTheme="minorEastAsia" w:cs="B Nazanin"/>
          <w:sz w:val="28"/>
          <w:szCs w:val="28"/>
          <w:rtl/>
          <w:lang w:bidi="fa-IR"/>
        </w:rPr>
        <w:tab/>
      </w:r>
      <w:r w:rsidRPr="003E25F0">
        <w:rPr>
          <w:rFonts w:eastAsiaTheme="minorEastAsia" w:cs="B Nazanin" w:hint="cs"/>
          <w:sz w:val="28"/>
          <w:szCs w:val="28"/>
          <w:rtl/>
          <w:lang w:bidi="fa-IR"/>
        </w:rPr>
        <w:t>نتایج بدست آمده تقریبا با نتایج آزمایش برابر است.</w:t>
      </w:r>
    </w:p>
    <w:p w14:paraId="446546E0" w14:textId="77777777" w:rsidR="0094559F" w:rsidRPr="003E25F0" w:rsidRDefault="0094559F" w:rsidP="0094559F">
      <w:pPr>
        <w:tabs>
          <w:tab w:val="left" w:pos="2114"/>
        </w:tabs>
        <w:bidi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7C5CE619" w14:textId="77777777" w:rsidR="0094559F" w:rsidRPr="003E25F0" w:rsidRDefault="0094559F" w:rsidP="0094559F">
      <w:pPr>
        <w:tabs>
          <w:tab w:val="left" w:pos="2114"/>
        </w:tabs>
        <w:bidi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12F44E69" w14:textId="77777777" w:rsidR="0094559F" w:rsidRPr="003E25F0" w:rsidRDefault="0094559F" w:rsidP="0094559F">
      <w:pPr>
        <w:bidi/>
        <w:ind w:firstLine="720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eastAsiaTheme="minorEastAsia" w:cs="B Nazanin" w:hint="cs"/>
          <w:sz w:val="28"/>
          <w:szCs w:val="28"/>
          <w:rtl/>
          <w:lang w:bidi="fa-IR"/>
        </w:rPr>
        <w:t>برای عمق 18 متری</w:t>
      </w:r>
    </w:p>
    <w:p w14:paraId="4170D967" w14:textId="77777777" w:rsidR="0094559F" w:rsidRPr="003E25F0" w:rsidRDefault="0094559F" w:rsidP="0094559F">
      <w:pPr>
        <w:bidi/>
        <w:ind w:firstLine="720"/>
        <w:jc w:val="center"/>
        <w:rPr>
          <w:rFonts w:eastAsiaTheme="minorEastAsia" w:cs="B Nazanin"/>
          <w:sz w:val="28"/>
          <w:szCs w:val="28"/>
          <w:rtl/>
          <w:lang w:bidi="fa-IR"/>
        </w:rPr>
      </w:pPr>
      <w:r w:rsidRPr="003E25F0">
        <w:rPr>
          <w:rFonts w:cs="B Nazanin"/>
          <w:noProof/>
        </w:rPr>
        <w:drawing>
          <wp:inline distT="0" distB="0" distL="0" distR="0" wp14:anchorId="54B2511C" wp14:editId="57DE7291">
            <wp:extent cx="5214401" cy="4506163"/>
            <wp:effectExtent l="152400" t="152400" r="367665" b="3708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8308" cy="4509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151144B" w14:textId="77777777" w:rsidR="0094559F" w:rsidRPr="003E25F0" w:rsidRDefault="00000000" w:rsidP="0094559F">
      <w:pPr>
        <w:bidi/>
        <w:ind w:firstLine="720"/>
        <w:rPr>
          <w:rFonts w:eastAsiaTheme="minorEastAsia" w:cs="B Nazanin"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3</m:t>
              </m:r>
            </m:sub>
          </m:sSub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θ</m:t>
          </m:r>
        </m:oMath>
      </m:oMathPara>
    </w:p>
    <w:p w14:paraId="3E844CD9" w14:textId="77777777" w:rsidR="0094559F" w:rsidRPr="003E25F0" w:rsidRDefault="0094559F" w:rsidP="0094559F">
      <w:pPr>
        <w:bidi/>
        <w:rPr>
          <w:rFonts w:eastAsiaTheme="minorEastAsia" w:cs="B Nazanin"/>
          <w:lang w:bidi="fa-IR"/>
        </w:rPr>
      </w:pPr>
    </w:p>
    <w:p w14:paraId="7485053C" w14:textId="77777777" w:rsidR="0094559F" w:rsidRPr="003E25F0" w:rsidRDefault="0094559F" w:rsidP="0094559F">
      <w:pPr>
        <w:bidi/>
        <w:ind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>1=1.45×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θ→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θ=0.6896</m:t>
          </m:r>
        </m:oMath>
      </m:oMathPara>
    </w:p>
    <w:p w14:paraId="2E26B7EC" w14:textId="77777777" w:rsidR="0094559F" w:rsidRPr="003E25F0" w:rsidRDefault="0094559F" w:rsidP="0094559F">
      <w:pPr>
        <w:bidi/>
        <w:jc w:val="center"/>
        <w:rPr>
          <w:rFonts w:eastAsiaTheme="minorEastAsia" w:cs="B Nazanin"/>
          <w:lang w:bidi="fa-IR"/>
        </w:rPr>
      </w:pPr>
    </w:p>
    <w:p w14:paraId="1E6AAC95" w14:textId="77777777" w:rsidR="0094559F" w:rsidRPr="003E25F0" w:rsidRDefault="0094559F" w:rsidP="0094559F">
      <w:pPr>
        <w:bidi/>
        <w:ind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B Nazanin"/>
              <w:lang w:bidi="fa-IR"/>
            </w:rPr>
            <m:t>tanθ=0.8304→θ=40.24</m:t>
          </m:r>
        </m:oMath>
      </m:oMathPara>
    </w:p>
    <w:p w14:paraId="7D6B8D6B" w14:textId="77777777" w:rsidR="0094559F" w:rsidRPr="003E25F0" w:rsidRDefault="0094559F" w:rsidP="0094559F">
      <w:pPr>
        <w:bidi/>
        <w:ind w:firstLine="720"/>
        <w:rPr>
          <w:rFonts w:eastAsiaTheme="minorEastAsia" w:cs="B Nazanin"/>
          <w:lang w:bidi="fa-IR"/>
        </w:rPr>
      </w:pPr>
    </w:p>
    <w:p w14:paraId="221D320A" w14:textId="77777777" w:rsidR="0094559F" w:rsidRPr="003E25F0" w:rsidRDefault="0094559F" w:rsidP="0094559F">
      <w:pPr>
        <w:bidi/>
        <w:ind w:firstLine="720"/>
        <w:rPr>
          <w:rFonts w:eastAsiaTheme="minorEastAsia" w:cs="B Nazanin"/>
          <w:lang w:bidi="fa-IR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 w:cs="Cambria Math" w:hint="cs"/>
              <w:rtl/>
              <w:lang w:bidi="fa-IR"/>
            </w:rPr>
            <m:t>θ</m:t>
          </m:r>
          <m:r>
            <w:rPr>
              <w:rFonts w:ascii="Cambria Math" w:eastAsiaTheme="minorEastAsia" w:hAnsi="Cambria Math" w:cs="B Nazanin"/>
              <w:lang w:bidi="fa-IR"/>
            </w:rPr>
            <m:t>=45+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→40.24=45+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→φ=15.52°</m:t>
          </m:r>
        </m:oMath>
      </m:oMathPara>
    </w:p>
    <w:p w14:paraId="55158053" w14:textId="77777777" w:rsidR="0094559F" w:rsidRPr="003E25F0" w:rsidRDefault="0094559F" w:rsidP="0094559F">
      <w:pPr>
        <w:bidi/>
        <w:rPr>
          <w:rFonts w:eastAsiaTheme="minorEastAsia" w:cs="B Nazanin"/>
          <w:lang w:bidi="fa-IR"/>
        </w:rPr>
      </w:pPr>
    </w:p>
    <w:p w14:paraId="34E8D010" w14:textId="77777777" w:rsidR="0094559F" w:rsidRPr="003E25F0" w:rsidRDefault="00000000" w:rsidP="0094559F">
      <w:pPr>
        <w:bidi/>
        <w:ind w:firstLine="720"/>
        <w:rPr>
          <w:rFonts w:eastAsiaTheme="minorEastAsia" w:cs="B Nazanin"/>
          <w:i/>
          <w:lang w:bidi="fa-IR"/>
        </w:rPr>
      </w:pPr>
      <m:oMathPara>
        <m:oMath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1</m:t>
              </m:r>
            </m:sub>
          </m:sSub>
          <m:r>
            <w:rPr>
              <w:rFonts w:ascii="Cambria Math" w:eastAsiaTheme="minorEastAsia" w:hAnsi="Cambria Math" w:cs="B Nazanin"/>
              <w:lang w:bidi="fa-IR"/>
            </w:rPr>
            <m:t>=</m:t>
          </m:r>
          <m:sSub>
            <m:sSubPr>
              <m:ctrlPr>
                <w:rPr>
                  <w:rFonts w:ascii="Cambria Math" w:eastAsiaTheme="minorEastAsia" w:hAnsi="Cambria Math" w:cs="B Nazanin"/>
                  <w:lang w:bidi="fa-IR"/>
                </w:rPr>
              </m:ctrlPr>
            </m:sSub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σ</m:t>
              </m:r>
            </m:e>
            <m:sub>
              <m:r>
                <w:rPr>
                  <w:rFonts w:ascii="Cambria Math" w:eastAsiaTheme="minorEastAsia" w:hAnsi="Cambria Math" w:cs="B Nazanin"/>
                  <w:lang w:bidi="fa-IR"/>
                </w:rPr>
                <m:t>3</m:t>
              </m:r>
            </m:sub>
          </m:sSub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)+2Ctan(45+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φ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</m:t>
          </m:r>
        </m:oMath>
      </m:oMathPara>
    </w:p>
    <w:p w14:paraId="6282BC78" w14:textId="77777777" w:rsidR="0094559F" w:rsidRPr="003E25F0" w:rsidRDefault="0094559F" w:rsidP="0094559F">
      <w:pPr>
        <w:bidi/>
        <w:jc w:val="center"/>
        <w:rPr>
          <w:rFonts w:eastAsiaTheme="minorEastAsia" w:cs="B Nazanin"/>
          <w:sz w:val="28"/>
          <w:szCs w:val="28"/>
          <w:lang w:bidi="fa-IR"/>
        </w:rPr>
      </w:pPr>
    </w:p>
    <w:p w14:paraId="4C852C72" w14:textId="77777777" w:rsidR="0094559F" w:rsidRPr="003E25F0" w:rsidRDefault="0094559F" w:rsidP="0094559F">
      <w:pPr>
        <w:bidi/>
        <w:rPr>
          <w:rFonts w:eastAsiaTheme="minorEastAsia" w:cs="B Nazanin"/>
          <w:sz w:val="28"/>
          <w:szCs w:val="28"/>
          <w:lang w:bidi="fa-IR"/>
        </w:rPr>
      </w:pPr>
    </w:p>
    <w:p w14:paraId="2C06FDFD" w14:textId="77777777" w:rsidR="0094559F" w:rsidRPr="003E25F0" w:rsidRDefault="0094559F" w:rsidP="0094559F">
      <w:pPr>
        <w:bidi/>
        <w:ind w:firstLine="720"/>
        <w:rPr>
          <w:rFonts w:eastAsiaTheme="minorEastAsia" w:cs="B Nazanin"/>
          <w:i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lang w:bidi="fa-IR"/>
            </w:rPr>
            <m:t>1=</m:t>
          </m:r>
          <m:r>
            <m:rPr>
              <m:sty m:val="p"/>
            </m:rPr>
            <w:rPr>
              <w:rFonts w:ascii="Cambria Math" w:eastAsiaTheme="minorEastAsia" w:hAnsi="Cambria Math" w:cs="B Nazanin"/>
              <w:lang w:bidi="fa-IR"/>
            </w:rPr>
            <m:t>1.45×</m:t>
          </m:r>
          <m:sSup>
            <m:sSup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sSupPr>
            <m:e>
              <m:r>
                <w:rPr>
                  <w:rFonts w:ascii="Cambria Math" w:eastAsiaTheme="minorEastAsia" w:hAnsi="Cambria Math" w:cs="B Nazanin"/>
                  <w:lang w:bidi="fa-IR"/>
                </w:rPr>
                <m:t>tan</m:t>
              </m:r>
            </m:e>
            <m:sup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sup>
          </m:sSup>
          <m:r>
            <w:rPr>
              <w:rFonts w:ascii="Cambria Math" w:eastAsiaTheme="minorEastAsia" w:hAnsi="Cambria Math" w:cs="B Nazanin"/>
              <w:lang w:bidi="fa-IR"/>
            </w:rPr>
            <m:t>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15.52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)+2Ctan(45+</m:t>
          </m:r>
          <m:f>
            <m:fPr>
              <m:ctrlPr>
                <w:rPr>
                  <w:rFonts w:ascii="Cambria Math" w:eastAsiaTheme="minorEastAsia" w:hAnsi="Cambria Math" w:cs="B Nazanin"/>
                  <w:i/>
                  <w:lang w:bidi="fa-IR"/>
                </w:rPr>
              </m:ctrlPr>
            </m:fPr>
            <m:num>
              <m:r>
                <w:rPr>
                  <w:rFonts w:ascii="Cambria Math" w:eastAsiaTheme="minorEastAsia" w:hAnsi="Cambria Math" w:cs="B Nazanin"/>
                  <w:lang w:bidi="fa-IR"/>
                </w:rPr>
                <m:t>15.52</m:t>
              </m:r>
            </m:num>
            <m:den>
              <m:r>
                <w:rPr>
                  <w:rFonts w:ascii="Cambria Math" w:eastAsiaTheme="minorEastAsia" w:hAnsi="Cambria Math" w:cs="B Nazanin"/>
                  <w:lang w:bidi="fa-IR"/>
                </w:rPr>
                <m:t>2</m:t>
              </m:r>
            </m:den>
          </m:f>
          <m:r>
            <w:rPr>
              <w:rFonts w:ascii="Cambria Math" w:eastAsiaTheme="minorEastAsia" w:hAnsi="Cambria Math" w:cs="B Nazanin"/>
              <w:lang w:bidi="fa-IR"/>
            </w:rPr>
            <m:t>)</m:t>
          </m:r>
        </m:oMath>
      </m:oMathPara>
    </w:p>
    <w:p w14:paraId="234A8DF5" w14:textId="77777777" w:rsidR="0094559F" w:rsidRPr="003E25F0" w:rsidRDefault="0094559F" w:rsidP="0094559F">
      <w:pPr>
        <w:bidi/>
        <w:jc w:val="center"/>
        <w:rPr>
          <w:rFonts w:eastAsiaTheme="minorEastAsia" w:cs="B Nazanin"/>
          <w:sz w:val="28"/>
          <w:szCs w:val="28"/>
          <w:lang w:bidi="fa-IR"/>
        </w:rPr>
      </w:pPr>
    </w:p>
    <w:p w14:paraId="7E34A892" w14:textId="77777777" w:rsidR="0094559F" w:rsidRPr="003E25F0" w:rsidRDefault="0094559F" w:rsidP="0094559F">
      <w:pPr>
        <w:bidi/>
        <w:jc w:val="center"/>
        <w:rPr>
          <w:rFonts w:eastAsiaTheme="minorEastAsia" w:cs="B Nazanin"/>
          <w:sz w:val="28"/>
          <w:szCs w:val="28"/>
          <w:lang w:bidi="fa-IR"/>
        </w:rPr>
      </w:pPr>
      <m:oMathPara>
        <m:oMath>
          <m:r>
            <w:rPr>
              <w:rFonts w:ascii="Cambria Math" w:eastAsiaTheme="minorEastAsia" w:hAnsi="Cambria Math" w:cs="B Nazanin"/>
              <w:sz w:val="28"/>
              <w:szCs w:val="28"/>
              <w:lang w:bidi="fa-IR"/>
            </w:rPr>
            <m:t>c=0.24</m:t>
          </m:r>
        </m:oMath>
      </m:oMathPara>
    </w:p>
    <w:p w14:paraId="4533EE90" w14:textId="77777777" w:rsidR="0094559F" w:rsidRPr="003E25F0" w:rsidRDefault="0094559F" w:rsidP="0094559F">
      <w:pPr>
        <w:bidi/>
        <w:rPr>
          <w:rFonts w:eastAsiaTheme="minorEastAsia" w:cs="B Nazanin"/>
          <w:sz w:val="28"/>
          <w:szCs w:val="28"/>
          <w:lang w:bidi="fa-IR"/>
        </w:rPr>
      </w:pPr>
    </w:p>
    <w:p w14:paraId="7453D829" w14:textId="77777777" w:rsidR="0094559F" w:rsidRPr="003E25F0" w:rsidRDefault="0094559F" w:rsidP="0094559F">
      <w:pPr>
        <w:tabs>
          <w:tab w:val="left" w:pos="2114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  <w:r w:rsidRPr="003E25F0">
        <w:rPr>
          <w:rFonts w:eastAsiaTheme="minorEastAsia" w:cs="B Nazanin"/>
          <w:sz w:val="28"/>
          <w:szCs w:val="28"/>
          <w:rtl/>
          <w:lang w:bidi="fa-IR"/>
        </w:rPr>
        <w:tab/>
      </w:r>
      <w:r w:rsidRPr="003E25F0">
        <w:rPr>
          <w:rFonts w:eastAsiaTheme="minorEastAsia" w:cs="B Nazanin" w:hint="cs"/>
          <w:sz w:val="28"/>
          <w:szCs w:val="28"/>
          <w:rtl/>
          <w:lang w:bidi="fa-IR"/>
        </w:rPr>
        <w:t>نتایج بدست آمده تقریبا با نتایج آزمایش برابر است.</w:t>
      </w:r>
    </w:p>
    <w:p w14:paraId="4F989288" w14:textId="77777777" w:rsidR="0094559F" w:rsidRPr="003E25F0" w:rsidRDefault="0094559F" w:rsidP="0094559F">
      <w:pPr>
        <w:tabs>
          <w:tab w:val="left" w:pos="2114"/>
        </w:tabs>
        <w:bidi/>
        <w:jc w:val="both"/>
        <w:rPr>
          <w:rFonts w:eastAsiaTheme="minorEastAsia" w:cs="B Nazanin"/>
          <w:sz w:val="28"/>
          <w:szCs w:val="28"/>
          <w:rtl/>
          <w:lang w:bidi="fa-IR"/>
        </w:rPr>
      </w:pPr>
    </w:p>
    <w:p w14:paraId="2B3A4C24" w14:textId="77777777" w:rsidR="0094559F" w:rsidRPr="003E25F0" w:rsidRDefault="0094559F" w:rsidP="0094559F">
      <w:pPr>
        <w:tabs>
          <w:tab w:val="left" w:pos="2114"/>
        </w:tabs>
        <w:bidi/>
        <w:jc w:val="both"/>
        <w:rPr>
          <w:rFonts w:eastAsiaTheme="minorEastAsia" w:cs="B Nazanin"/>
          <w:sz w:val="28"/>
          <w:szCs w:val="28"/>
          <w:lang w:bidi="fa-IR"/>
        </w:rPr>
      </w:pPr>
    </w:p>
    <w:sectPr w:rsidR="0094559F" w:rsidRPr="003E25F0" w:rsidSect="00071458">
      <w:footerReference w:type="even" r:id="rId20"/>
      <w:footerReference w:type="default" r:id="rId21"/>
      <w:pgSz w:w="11906" w:h="16838" w:code="9"/>
      <w:pgMar w:top="720" w:right="720" w:bottom="720" w:left="720" w:header="709" w:footer="70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48BF8" w14:textId="77777777" w:rsidR="00F47580" w:rsidRDefault="00F47580" w:rsidP="00E74B29">
      <w:r>
        <w:separator/>
      </w:r>
    </w:p>
  </w:endnote>
  <w:endnote w:type="continuationSeparator" w:id="0">
    <w:p w14:paraId="39A7E6D8" w14:textId="77777777" w:rsidR="00F47580" w:rsidRDefault="00F47580" w:rsidP="00E7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95014984"/>
      <w:docPartObj>
        <w:docPartGallery w:val="Page Numbers (Bottom of Page)"/>
        <w:docPartUnique/>
      </w:docPartObj>
    </w:sdtPr>
    <w:sdtContent>
      <w:p w14:paraId="43D89331" w14:textId="77777777" w:rsidR="00A672F5" w:rsidRDefault="00A672F5" w:rsidP="006709F1">
        <w:pPr>
          <w:pStyle w:val="Footer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9392CB" w14:textId="77777777" w:rsidR="00A672F5" w:rsidRDefault="00A672F5" w:rsidP="0067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362B" w14:textId="77777777" w:rsidR="00A672F5" w:rsidRDefault="00A672F5" w:rsidP="006709F1">
    <w:pPr>
      <w:pStyle w:val="Footer"/>
      <w:rPr>
        <w:rStyle w:val="PageNumber"/>
      </w:rPr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20" w:firstRow="1" w:lastRow="0" w:firstColumn="0" w:lastColumn="0" w:noHBand="1" w:noVBand="1"/>
    </w:tblPr>
    <w:tblGrid>
      <w:gridCol w:w="1042"/>
      <w:gridCol w:w="1042"/>
    </w:tblGrid>
    <w:tr w:rsidR="00A77027" w14:paraId="0C685222" w14:textId="77777777" w:rsidTr="00A77027">
      <w:tc>
        <w:tcPr>
          <w:tcW w:w="1042" w:type="dxa"/>
        </w:tcPr>
        <w:p w14:paraId="243AE6FD" w14:textId="77777777" w:rsidR="00A77027" w:rsidRPr="00E74B29" w:rsidRDefault="00A77027" w:rsidP="006709F1">
          <w:pPr>
            <w:pStyle w:val="Footer"/>
          </w:pPr>
        </w:p>
      </w:tc>
      <w:tc>
        <w:tcPr>
          <w:tcW w:w="1042" w:type="dxa"/>
        </w:tcPr>
        <w:p w14:paraId="02BC49D0" w14:textId="77777777" w:rsidR="00A77027" w:rsidRPr="00E74B29" w:rsidRDefault="00A77027" w:rsidP="006709F1">
          <w:pPr>
            <w:pStyle w:val="Footer"/>
          </w:pPr>
        </w:p>
      </w:tc>
    </w:tr>
  </w:tbl>
  <w:p w14:paraId="1923A438" w14:textId="77777777" w:rsidR="00A672F5" w:rsidRDefault="00A672F5" w:rsidP="0067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12A23" w14:textId="77777777" w:rsidR="00F47580" w:rsidRDefault="00F47580" w:rsidP="00E74B29">
      <w:r>
        <w:separator/>
      </w:r>
    </w:p>
  </w:footnote>
  <w:footnote w:type="continuationSeparator" w:id="0">
    <w:p w14:paraId="22D25D41" w14:textId="77777777" w:rsidR="00F47580" w:rsidRDefault="00F47580" w:rsidP="00E74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5DE1"/>
    <w:multiLevelType w:val="hybridMultilevel"/>
    <w:tmpl w:val="621ADC08"/>
    <w:lvl w:ilvl="0" w:tplc="F5B85822">
      <w:numFmt w:val="bullet"/>
      <w:lvlText w:val="—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6F2E8F"/>
    <w:multiLevelType w:val="hybridMultilevel"/>
    <w:tmpl w:val="C350694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73D6DA2"/>
    <w:multiLevelType w:val="hybridMultilevel"/>
    <w:tmpl w:val="D6FE785C"/>
    <w:lvl w:ilvl="0" w:tplc="452279B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 w15:restartNumberingAfterBreak="0">
    <w:nsid w:val="70485239"/>
    <w:multiLevelType w:val="hybridMultilevel"/>
    <w:tmpl w:val="973C67A4"/>
    <w:lvl w:ilvl="0" w:tplc="2334012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8889928">
    <w:abstractNumId w:val="0"/>
  </w:num>
  <w:num w:numId="2" w16cid:durableId="636451079">
    <w:abstractNumId w:val="2"/>
  </w:num>
  <w:num w:numId="3" w16cid:durableId="1807772199">
    <w:abstractNumId w:val="1"/>
  </w:num>
  <w:num w:numId="4" w16cid:durableId="32690655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101"/>
    <w:rsid w:val="00013CF7"/>
    <w:rsid w:val="00023A4E"/>
    <w:rsid w:val="000355A5"/>
    <w:rsid w:val="00066E4E"/>
    <w:rsid w:val="000670B8"/>
    <w:rsid w:val="00071458"/>
    <w:rsid w:val="00086FA5"/>
    <w:rsid w:val="00094CE4"/>
    <w:rsid w:val="000A2685"/>
    <w:rsid w:val="000B001B"/>
    <w:rsid w:val="000C2C32"/>
    <w:rsid w:val="000D26DC"/>
    <w:rsid w:val="000E0849"/>
    <w:rsid w:val="000E151C"/>
    <w:rsid w:val="000E4641"/>
    <w:rsid w:val="000E730F"/>
    <w:rsid w:val="000F0315"/>
    <w:rsid w:val="00111687"/>
    <w:rsid w:val="0011505F"/>
    <w:rsid w:val="0012572F"/>
    <w:rsid w:val="001260AA"/>
    <w:rsid w:val="00133F22"/>
    <w:rsid w:val="00143260"/>
    <w:rsid w:val="0015030A"/>
    <w:rsid w:val="00151F66"/>
    <w:rsid w:val="00173248"/>
    <w:rsid w:val="00177F8D"/>
    <w:rsid w:val="00185F4A"/>
    <w:rsid w:val="00197D98"/>
    <w:rsid w:val="001D07DD"/>
    <w:rsid w:val="001F231E"/>
    <w:rsid w:val="00206B5A"/>
    <w:rsid w:val="002752E7"/>
    <w:rsid w:val="00282228"/>
    <w:rsid w:val="00282264"/>
    <w:rsid w:val="002A3A5B"/>
    <w:rsid w:val="002D2200"/>
    <w:rsid w:val="00342B46"/>
    <w:rsid w:val="003652C7"/>
    <w:rsid w:val="00372FF6"/>
    <w:rsid w:val="00396A63"/>
    <w:rsid w:val="003A3D71"/>
    <w:rsid w:val="003A4DEC"/>
    <w:rsid w:val="003D0B85"/>
    <w:rsid w:val="003D146E"/>
    <w:rsid w:val="003E25F0"/>
    <w:rsid w:val="003E3E15"/>
    <w:rsid w:val="003F1FF3"/>
    <w:rsid w:val="003F6957"/>
    <w:rsid w:val="0040564B"/>
    <w:rsid w:val="00423C50"/>
    <w:rsid w:val="004428E0"/>
    <w:rsid w:val="00447F44"/>
    <w:rsid w:val="0045541D"/>
    <w:rsid w:val="00470F31"/>
    <w:rsid w:val="0048120C"/>
    <w:rsid w:val="004909D9"/>
    <w:rsid w:val="0049798B"/>
    <w:rsid w:val="004C36E1"/>
    <w:rsid w:val="004C5BCA"/>
    <w:rsid w:val="004E38D1"/>
    <w:rsid w:val="004E3A79"/>
    <w:rsid w:val="004F44D9"/>
    <w:rsid w:val="004F4CFA"/>
    <w:rsid w:val="004F5BE2"/>
    <w:rsid w:val="00505A76"/>
    <w:rsid w:val="00521481"/>
    <w:rsid w:val="005319E4"/>
    <w:rsid w:val="00534BC7"/>
    <w:rsid w:val="00545A13"/>
    <w:rsid w:val="00546F79"/>
    <w:rsid w:val="0055491D"/>
    <w:rsid w:val="00556BF2"/>
    <w:rsid w:val="00563754"/>
    <w:rsid w:val="005A44B1"/>
    <w:rsid w:val="005B04DA"/>
    <w:rsid w:val="005B22FC"/>
    <w:rsid w:val="005B52EC"/>
    <w:rsid w:val="005D5919"/>
    <w:rsid w:val="005E3072"/>
    <w:rsid w:val="005F4616"/>
    <w:rsid w:val="0060598C"/>
    <w:rsid w:val="00625359"/>
    <w:rsid w:val="00626579"/>
    <w:rsid w:val="00660879"/>
    <w:rsid w:val="006640AA"/>
    <w:rsid w:val="00665110"/>
    <w:rsid w:val="006706E3"/>
    <w:rsid w:val="006709F1"/>
    <w:rsid w:val="00695FF6"/>
    <w:rsid w:val="006A0F6F"/>
    <w:rsid w:val="006C5E40"/>
    <w:rsid w:val="006C60E6"/>
    <w:rsid w:val="006D6073"/>
    <w:rsid w:val="006F7C06"/>
    <w:rsid w:val="00711D5B"/>
    <w:rsid w:val="007370D2"/>
    <w:rsid w:val="0074286F"/>
    <w:rsid w:val="00755C28"/>
    <w:rsid w:val="00767E93"/>
    <w:rsid w:val="007721E9"/>
    <w:rsid w:val="007824A5"/>
    <w:rsid w:val="007C6D01"/>
    <w:rsid w:val="007D4CE3"/>
    <w:rsid w:val="00820ADF"/>
    <w:rsid w:val="00837914"/>
    <w:rsid w:val="008441F2"/>
    <w:rsid w:val="0085032F"/>
    <w:rsid w:val="00874FE7"/>
    <w:rsid w:val="0087623F"/>
    <w:rsid w:val="00877908"/>
    <w:rsid w:val="00894E82"/>
    <w:rsid w:val="0089626F"/>
    <w:rsid w:val="008E6CAD"/>
    <w:rsid w:val="009000FF"/>
    <w:rsid w:val="009057D6"/>
    <w:rsid w:val="00942FC2"/>
    <w:rsid w:val="0094559F"/>
    <w:rsid w:val="00952F7D"/>
    <w:rsid w:val="0095496A"/>
    <w:rsid w:val="009562D5"/>
    <w:rsid w:val="00960CC4"/>
    <w:rsid w:val="00974AAE"/>
    <w:rsid w:val="00976604"/>
    <w:rsid w:val="00977962"/>
    <w:rsid w:val="00981562"/>
    <w:rsid w:val="009A38BA"/>
    <w:rsid w:val="009B0001"/>
    <w:rsid w:val="009D2599"/>
    <w:rsid w:val="009E3810"/>
    <w:rsid w:val="009F4D24"/>
    <w:rsid w:val="00A06D10"/>
    <w:rsid w:val="00A07AF1"/>
    <w:rsid w:val="00A34CD1"/>
    <w:rsid w:val="00A421B0"/>
    <w:rsid w:val="00A53EEE"/>
    <w:rsid w:val="00A60101"/>
    <w:rsid w:val="00A6636F"/>
    <w:rsid w:val="00A668E8"/>
    <w:rsid w:val="00A672F5"/>
    <w:rsid w:val="00A77027"/>
    <w:rsid w:val="00AA281A"/>
    <w:rsid w:val="00AD1C86"/>
    <w:rsid w:val="00AD4060"/>
    <w:rsid w:val="00AE0018"/>
    <w:rsid w:val="00AE19BE"/>
    <w:rsid w:val="00AF3354"/>
    <w:rsid w:val="00B1569E"/>
    <w:rsid w:val="00B37AC3"/>
    <w:rsid w:val="00B43E11"/>
    <w:rsid w:val="00B514EA"/>
    <w:rsid w:val="00B55901"/>
    <w:rsid w:val="00B86C84"/>
    <w:rsid w:val="00BA0804"/>
    <w:rsid w:val="00BC323A"/>
    <w:rsid w:val="00BE506F"/>
    <w:rsid w:val="00BF1A76"/>
    <w:rsid w:val="00C22B01"/>
    <w:rsid w:val="00C60C5C"/>
    <w:rsid w:val="00C755AB"/>
    <w:rsid w:val="00C85876"/>
    <w:rsid w:val="00CA2911"/>
    <w:rsid w:val="00CC45EE"/>
    <w:rsid w:val="00D13090"/>
    <w:rsid w:val="00D43125"/>
    <w:rsid w:val="00D5535D"/>
    <w:rsid w:val="00D66A3A"/>
    <w:rsid w:val="00D6738C"/>
    <w:rsid w:val="00D71BA4"/>
    <w:rsid w:val="00D8769D"/>
    <w:rsid w:val="00DA3B88"/>
    <w:rsid w:val="00DA58B0"/>
    <w:rsid w:val="00DB2EBD"/>
    <w:rsid w:val="00DB4B19"/>
    <w:rsid w:val="00DB7EB9"/>
    <w:rsid w:val="00DC13E1"/>
    <w:rsid w:val="00DD74D0"/>
    <w:rsid w:val="00DE0287"/>
    <w:rsid w:val="00DE2AD8"/>
    <w:rsid w:val="00DF198B"/>
    <w:rsid w:val="00E3707F"/>
    <w:rsid w:val="00E569F8"/>
    <w:rsid w:val="00E610D1"/>
    <w:rsid w:val="00E658F2"/>
    <w:rsid w:val="00E74B29"/>
    <w:rsid w:val="00E86ED2"/>
    <w:rsid w:val="00E92A12"/>
    <w:rsid w:val="00E967F8"/>
    <w:rsid w:val="00EB33AA"/>
    <w:rsid w:val="00EF284C"/>
    <w:rsid w:val="00EF3CE7"/>
    <w:rsid w:val="00EF67F9"/>
    <w:rsid w:val="00F44BF0"/>
    <w:rsid w:val="00F47580"/>
    <w:rsid w:val="00F50791"/>
    <w:rsid w:val="00F8339F"/>
    <w:rsid w:val="00F93987"/>
    <w:rsid w:val="00FA48F8"/>
    <w:rsid w:val="00FB04B0"/>
    <w:rsid w:val="00FB2DEE"/>
    <w:rsid w:val="00FB2F1A"/>
    <w:rsid w:val="00FC0663"/>
    <w:rsid w:val="00FF2F60"/>
    <w:rsid w:val="00FF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AEE5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 w:unhideWhenUsed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"/>
    <w:qFormat/>
    <w:rsid w:val="006709F1"/>
  </w:style>
  <w:style w:type="paragraph" w:styleId="Heading1">
    <w:name w:val="heading 1"/>
    <w:basedOn w:val="Normal"/>
    <w:next w:val="Normal"/>
    <w:link w:val="Heading1Char"/>
    <w:qFormat/>
    <w:rsid w:val="00874FE7"/>
    <w:pPr>
      <w:jc w:val="center"/>
      <w:outlineLvl w:val="0"/>
    </w:pPr>
    <w:rPr>
      <w:rFonts w:asciiTheme="majorHAnsi" w:hAnsiTheme="majorHAnsi"/>
      <w:b/>
      <w:color w:val="476166" w:themeColor="accent1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1"/>
    <w:qFormat/>
    <w:rsid w:val="00874FE7"/>
    <w:pPr>
      <w:jc w:val="center"/>
      <w:outlineLvl w:val="1"/>
    </w:pPr>
    <w:rPr>
      <w:b/>
      <w:sz w:val="48"/>
      <w:szCs w:val="48"/>
    </w:rPr>
  </w:style>
  <w:style w:type="paragraph" w:styleId="Heading3">
    <w:name w:val="heading 3"/>
    <w:basedOn w:val="Heading2"/>
    <w:next w:val="Normal"/>
    <w:link w:val="Heading3Char"/>
    <w:uiPriority w:val="2"/>
    <w:qFormat/>
    <w:rsid w:val="00874FE7"/>
    <w:pPr>
      <w:spacing w:after="240"/>
      <w:outlineLvl w:val="2"/>
    </w:pPr>
    <w:rPr>
      <w:b w:val="0"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3"/>
    <w:qFormat/>
    <w:rsid w:val="00874FE7"/>
    <w:pPr>
      <w:jc w:val="center"/>
      <w:outlineLvl w:val="3"/>
    </w:pPr>
    <w:rPr>
      <w:rFonts w:asciiTheme="majorHAnsi" w:hAnsiTheme="majorHAnsi"/>
      <w:b/>
      <w:color w:val="476166" w:themeColor="accent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4"/>
    <w:qFormat/>
    <w:rsid w:val="00874FE7"/>
    <w:pPr>
      <w:spacing w:before="240"/>
      <w:outlineLvl w:val="4"/>
    </w:pPr>
    <w:rPr>
      <w:rFonts w:asciiTheme="majorHAnsi" w:hAnsiTheme="majorHAnsi"/>
      <w:b/>
      <w:color w:val="476166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raphicAnchor">
    <w:name w:val="Graphic Anchor"/>
    <w:basedOn w:val="Normal"/>
    <w:uiPriority w:val="8"/>
    <w:qFormat/>
    <w:rsid w:val="00DF198B"/>
    <w:rPr>
      <w:sz w:val="10"/>
    </w:rPr>
  </w:style>
  <w:style w:type="paragraph" w:styleId="BalloonText">
    <w:name w:val="Balloon Text"/>
    <w:basedOn w:val="Normal"/>
    <w:link w:val="BalloonTextChar"/>
    <w:uiPriority w:val="99"/>
    <w:semiHidden/>
    <w:rsid w:val="00DF198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E7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DF19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874FE7"/>
    <w:rPr>
      <w:rFonts w:asciiTheme="majorHAnsi" w:hAnsiTheme="majorHAnsi"/>
      <w:b/>
      <w:color w:val="476166" w:themeColor="accent1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1"/>
    <w:rsid w:val="00874FE7"/>
    <w:rPr>
      <w:b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2"/>
    <w:rsid w:val="00874FE7"/>
    <w:rPr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3"/>
    <w:rsid w:val="00874FE7"/>
    <w:rPr>
      <w:rFonts w:asciiTheme="majorHAnsi" w:hAnsiTheme="majorHAnsi"/>
      <w:b/>
      <w:color w:val="476166" w:themeColor="accent1"/>
      <w:sz w:val="28"/>
      <w:szCs w:val="28"/>
    </w:rPr>
  </w:style>
  <w:style w:type="paragraph" w:customStyle="1" w:styleId="Text">
    <w:name w:val="Text"/>
    <w:basedOn w:val="Normal"/>
    <w:uiPriority w:val="5"/>
    <w:qFormat/>
    <w:rsid w:val="00874FE7"/>
    <w:rPr>
      <w:sz w:val="28"/>
      <w:szCs w:val="28"/>
    </w:rPr>
  </w:style>
  <w:style w:type="paragraph" w:styleId="Header">
    <w:name w:val="header"/>
    <w:basedOn w:val="Footer"/>
    <w:link w:val="HeaderChar"/>
    <w:uiPriority w:val="99"/>
    <w:semiHidden/>
    <w:rsid w:val="00E74B29"/>
    <w:rPr>
      <w:rFonts w:ascii="Georgia" w:hAnsi="Georgi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74FE7"/>
    <w:rPr>
      <w:rFonts w:ascii="Georgia" w:hAnsi="Georgia"/>
    </w:rPr>
  </w:style>
  <w:style w:type="paragraph" w:styleId="Footer">
    <w:name w:val="footer"/>
    <w:basedOn w:val="Normal"/>
    <w:link w:val="FooterChar"/>
    <w:uiPriority w:val="99"/>
    <w:rsid w:val="006709F1"/>
    <w:pPr>
      <w:tabs>
        <w:tab w:val="center" w:pos="4680"/>
        <w:tab w:val="right" w:pos="9360"/>
      </w:tabs>
    </w:pPr>
    <w:rPr>
      <w:rFonts w:asciiTheme="majorHAnsi" w:hAnsiTheme="majorHAnsi"/>
      <w:b/>
      <w:color w:val="476166" w:themeColor="accent1"/>
    </w:rPr>
  </w:style>
  <w:style w:type="character" w:customStyle="1" w:styleId="FooterChar">
    <w:name w:val="Footer Char"/>
    <w:basedOn w:val="DefaultParagraphFont"/>
    <w:link w:val="Footer"/>
    <w:uiPriority w:val="99"/>
    <w:rsid w:val="006709F1"/>
    <w:rPr>
      <w:rFonts w:asciiTheme="majorHAnsi" w:hAnsiTheme="majorHAnsi"/>
      <w:b/>
      <w:color w:val="476166" w:themeColor="accent1"/>
    </w:rPr>
  </w:style>
  <w:style w:type="character" w:styleId="PageNumber">
    <w:name w:val="page number"/>
    <w:basedOn w:val="DefaultParagraphFont"/>
    <w:uiPriority w:val="99"/>
    <w:semiHidden/>
    <w:rsid w:val="00E74B29"/>
  </w:style>
  <w:style w:type="character" w:customStyle="1" w:styleId="Heading5Char">
    <w:name w:val="Heading 5 Char"/>
    <w:basedOn w:val="DefaultParagraphFont"/>
    <w:link w:val="Heading5"/>
    <w:uiPriority w:val="4"/>
    <w:rsid w:val="00874FE7"/>
    <w:rPr>
      <w:rFonts w:asciiTheme="majorHAnsi" w:hAnsiTheme="majorHAnsi"/>
      <w:b/>
      <w:color w:val="476166" w:themeColor="accent1"/>
      <w:sz w:val="28"/>
      <w:szCs w:val="28"/>
    </w:rPr>
  </w:style>
  <w:style w:type="paragraph" w:styleId="Quote">
    <w:name w:val="Quote"/>
    <w:basedOn w:val="Normal"/>
    <w:next w:val="Normal"/>
    <w:link w:val="QuoteChar"/>
    <w:uiPriority w:val="6"/>
    <w:qFormat/>
    <w:rsid w:val="00874FE7"/>
    <w:rPr>
      <w:color w:val="476166" w:themeColor="accent1"/>
      <w:sz w:val="96"/>
      <w:szCs w:val="96"/>
    </w:rPr>
  </w:style>
  <w:style w:type="character" w:customStyle="1" w:styleId="QuoteChar">
    <w:name w:val="Quote Char"/>
    <w:basedOn w:val="DefaultParagraphFont"/>
    <w:link w:val="Quote"/>
    <w:uiPriority w:val="6"/>
    <w:rsid w:val="00874FE7"/>
    <w:rPr>
      <w:color w:val="476166" w:themeColor="accent1"/>
      <w:sz w:val="96"/>
      <w:szCs w:val="96"/>
    </w:rPr>
  </w:style>
  <w:style w:type="character" w:styleId="PlaceholderText">
    <w:name w:val="Placeholder Text"/>
    <w:basedOn w:val="DefaultParagraphFont"/>
    <w:uiPriority w:val="99"/>
    <w:semiHidden/>
    <w:rsid w:val="00874FE7"/>
    <w:rPr>
      <w:color w:val="808080"/>
    </w:rPr>
  </w:style>
  <w:style w:type="paragraph" w:styleId="ListParagraph">
    <w:name w:val="List Paragraph"/>
    <w:basedOn w:val="Normal"/>
    <w:uiPriority w:val="34"/>
    <w:semiHidden/>
    <w:qFormat/>
    <w:rsid w:val="00EF67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reza\AppData\Roaming\Microsoft\Templates\Modern%20student%20report.dotx" TargetMode="External"/></Relationships>
</file>

<file path=word/theme/theme1.xml><?xml version="1.0" encoding="utf-8"?>
<a:theme xmlns:a="http://schemas.openxmlformats.org/drawingml/2006/main" name="MSR">
  <a:themeElements>
    <a:clrScheme name="Student Report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476166"/>
      </a:accent1>
      <a:accent2>
        <a:srgbClr val="2B3890"/>
      </a:accent2>
      <a:accent3>
        <a:srgbClr val="1C75BC"/>
      </a:accent3>
      <a:accent4>
        <a:srgbClr val="27AAE1"/>
      </a:accent4>
      <a:accent5>
        <a:srgbClr val="EBF1F7"/>
      </a:accent5>
      <a:accent6>
        <a:srgbClr val="00AEEF"/>
      </a:accent6>
      <a:hlink>
        <a:srgbClr val="0000FF"/>
      </a:hlink>
      <a:folHlink>
        <a:srgbClr val="FF00FF"/>
      </a:folHlink>
    </a:clrScheme>
    <a:fontScheme name="Custom 14">
      <a:majorFont>
        <a:latin typeface="Century Gothic"/>
        <a:ea typeface=""/>
        <a:cs typeface=""/>
      </a:majorFont>
      <a:minorFont>
        <a:latin typeface="Georgia"/>
        <a:ea typeface=""/>
        <a:cs typeface=""/>
      </a:minorFont>
    </a:fontScheme>
    <a:fmtScheme name="Whi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38100" tIns="38100" rIns="38100" bIns="381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0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38100" dist="12700" dir="5400000" rotWithShape="0">
                <a:srgbClr val="000000">
                  <a:alpha val="50000"/>
                </a:srgbClr>
              </a:outerShdw>
            </a:effectLst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81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3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Gill San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  <a:extLst>
    <a:ext uri="{05A4C25C-085E-4340-85A3-A5531E510DB2}">
      <thm15:themeFamily xmlns:thm15="http://schemas.microsoft.com/office/thememl/2012/main" name="MSR" id="{54319084-637E-F54A-9FE0-A3AC8BF3D5C6}" vid="{83C68410-8BE2-F14B-9BB7-E4AFB045C04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fa6e671f1cd7e4d96ff9652be322dd5e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4e2496f70b101db0b8013f30a071bbf7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B5AA84DA-4874-4497-B587-599D84E26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D670B6-EC8C-4A16-AA74-472978BEF7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9A9319-B8A7-4126-8111-F027BA792A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D3411A-7586-4E92-AE2C-577E571916D9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Modern student report</Template>
  <TotalTime>0</TotalTime>
  <Pages>21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2020-06-25T20:07:00Z</dcterms:created>
  <dcterms:modified xsi:type="dcterms:W3CDTF">2025-08-02T16:31:00Z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